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518B7" w14:textId="573BE11F" w:rsidR="000961D4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5349DE">
        <w:rPr>
          <w:b w:val="0"/>
          <w:sz w:val="24"/>
        </w:rPr>
        <w:t>6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4A6444">
        <w:rPr>
          <w:rFonts w:cs="Arial"/>
          <w:iCs/>
          <w:sz w:val="24"/>
        </w:rPr>
        <w:t>221062</w:t>
      </w:r>
    </w:p>
    <w:p w14:paraId="2DE20A3C" w14:textId="03AF6211" w:rsidR="00163544" w:rsidRDefault="003D32EA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B01ACB">
        <w:rPr>
          <w:b w:val="0"/>
          <w:sz w:val="24"/>
        </w:rPr>
        <w:t xml:space="preserve">Meeting, </w:t>
      </w:r>
      <w:r w:rsidR="005349DE">
        <w:rPr>
          <w:b w:val="0"/>
          <w:sz w:val="24"/>
        </w:rPr>
        <w:t>June</w:t>
      </w:r>
      <w:r w:rsidRPr="00B01ACB">
        <w:rPr>
          <w:b w:val="0"/>
          <w:sz w:val="24"/>
        </w:rPr>
        <w:t xml:space="preserve"> </w:t>
      </w:r>
      <w:r w:rsidR="004A6444">
        <w:rPr>
          <w:b w:val="0"/>
          <w:sz w:val="24"/>
        </w:rPr>
        <w:t>6</w:t>
      </w:r>
      <w:r>
        <w:rPr>
          <w:b w:val="0"/>
          <w:sz w:val="24"/>
        </w:rPr>
        <w:t xml:space="preserve"> </w:t>
      </w:r>
      <w:r w:rsidRPr="00B01ACB">
        <w:rPr>
          <w:b w:val="0"/>
          <w:sz w:val="24"/>
        </w:rPr>
        <w:t>-</w:t>
      </w:r>
      <w:r>
        <w:rPr>
          <w:b w:val="0"/>
          <w:sz w:val="24"/>
        </w:rPr>
        <w:t xml:space="preserve"> </w:t>
      </w:r>
      <w:r w:rsidR="004A6444">
        <w:rPr>
          <w:b w:val="0"/>
          <w:sz w:val="24"/>
        </w:rPr>
        <w:t>9</w:t>
      </w:r>
      <w:r w:rsidRPr="00B01ACB">
        <w:rPr>
          <w:b w:val="0"/>
          <w:sz w:val="24"/>
        </w:rPr>
        <w:t>, 202</w:t>
      </w:r>
      <w:r w:rsidR="005349DE">
        <w:rPr>
          <w:b w:val="0"/>
          <w:sz w:val="24"/>
        </w:rPr>
        <w:t>2</w:t>
      </w:r>
    </w:p>
    <w:p w14:paraId="53AF6D0C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F7499E" w14:textId="68574696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cs="Arial"/>
          <w:b/>
        </w:rPr>
        <w:t>Spark NZ</w:t>
      </w:r>
      <w:r w:rsidR="000A5972">
        <w:rPr>
          <w:rFonts w:ascii="Arial" w:hAnsi="Arial" w:cs="Arial"/>
          <w:b/>
        </w:rPr>
        <w:t>, Qualcomm Inc</w:t>
      </w:r>
    </w:p>
    <w:p w14:paraId="28CFE73A" w14:textId="11800D64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="00A15EBC">
        <w:rPr>
          <w:rFonts w:ascii="Arial" w:eastAsia="Batang" w:hAnsi="Arial" w:cs="Arial"/>
          <w:b/>
          <w:lang w:eastAsia="zh-CN"/>
        </w:rPr>
        <w:t>WI</w:t>
      </w:r>
      <w:r>
        <w:rPr>
          <w:rFonts w:ascii="Arial" w:eastAsia="Batang" w:hAnsi="Arial" w:cs="Arial"/>
          <w:b/>
          <w:lang w:eastAsia="zh-CN"/>
        </w:rPr>
        <w:t>D</w:t>
      </w:r>
      <w:r w:rsidR="00995DED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5D2D">
        <w:rPr>
          <w:rFonts w:ascii="Arial" w:eastAsia="Batang" w:hAnsi="Arial" w:cs="Arial"/>
          <w:b/>
          <w:lang w:eastAsia="zh-CN"/>
        </w:rPr>
        <w:t>APT 600 MHz</w:t>
      </w:r>
      <w:r w:rsidRPr="003D32EA">
        <w:rPr>
          <w:rFonts w:ascii="Arial" w:hAnsi="Arial" w:cs="Arial"/>
          <w:b/>
          <w:bCs/>
        </w:rPr>
        <w:t xml:space="preserve"> </w:t>
      </w:r>
      <w:r w:rsidR="00A15EBC">
        <w:rPr>
          <w:rFonts w:ascii="Arial" w:hAnsi="Arial" w:cs="Arial"/>
          <w:b/>
          <w:bCs/>
        </w:rPr>
        <w:t xml:space="preserve">NR </w:t>
      </w:r>
      <w:r w:rsidRPr="003D32EA">
        <w:rPr>
          <w:rFonts w:ascii="Arial" w:hAnsi="Arial" w:cs="Arial"/>
          <w:b/>
          <w:bCs/>
        </w:rPr>
        <w:t>band</w:t>
      </w:r>
      <w:r>
        <w:rPr>
          <w:rFonts w:ascii="Arial" w:hAnsi="Arial" w:cs="Arial"/>
          <w:bCs/>
          <w:sz w:val="24"/>
          <w:szCs w:val="24"/>
        </w:rPr>
        <w:tab/>
      </w:r>
    </w:p>
    <w:p w14:paraId="4AE651B8" w14:textId="77777777" w:rsidR="003D32EA" w:rsidRPr="006E5DD5" w:rsidRDefault="003D32EA" w:rsidP="003D32E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0D9DBC9" w14:textId="77777777" w:rsidR="003D32EA" w:rsidRPr="006E5DD5" w:rsidRDefault="003D32EA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40D15CA0" w14:textId="77777777" w:rsidR="003D32EA" w:rsidRPr="00BC642A" w:rsidRDefault="003D32EA" w:rsidP="003D32E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ADB3F37" w14:textId="77777777" w:rsidR="003D32EA" w:rsidRDefault="003D32EA" w:rsidP="003D32E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rPr>
            <w:rStyle w:val="Hyperlink"/>
          </w:rPr>
          <w:t>3GPP TR 21.900</w:t>
        </w:r>
      </w:hyperlink>
    </w:p>
    <w:p w14:paraId="0815052A" w14:textId="353CD62A" w:rsidR="003D32EA" w:rsidRPr="00BA3A53" w:rsidRDefault="003D32EA" w:rsidP="003D32EA">
      <w:pPr>
        <w:pStyle w:val="Heading1"/>
      </w:pPr>
      <w:r w:rsidRPr="00BA3A53">
        <w:t xml:space="preserve">Title: </w:t>
      </w:r>
      <w:r w:rsidRPr="00BA3A53">
        <w:tab/>
      </w:r>
      <w:r w:rsidR="00A37FDB">
        <w:t xml:space="preserve">New WID on </w:t>
      </w:r>
      <w:r w:rsidR="00A15EBC">
        <w:t xml:space="preserve">APT </w:t>
      </w:r>
      <w:r>
        <w:t xml:space="preserve">600MHz NR </w:t>
      </w:r>
      <w:r w:rsidR="00FA0770">
        <w:t xml:space="preserve">band </w:t>
      </w:r>
    </w:p>
    <w:p w14:paraId="2973CA1E" w14:textId="77777777" w:rsidR="003D32EA" w:rsidRDefault="003D32EA" w:rsidP="003D32EA">
      <w:pPr>
        <w:pStyle w:val="Heading2"/>
        <w:tabs>
          <w:tab w:val="left" w:pos="2552"/>
        </w:tabs>
      </w:pPr>
      <w:r>
        <w:t xml:space="preserve">Acronym: </w:t>
      </w:r>
    </w:p>
    <w:p w14:paraId="5A1D9AAB" w14:textId="77777777" w:rsidR="003D32EA" w:rsidRDefault="003D32EA" w:rsidP="003D32E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 xml:space="preserve"> </w:t>
      </w:r>
    </w:p>
    <w:p w14:paraId="3CC36DAF" w14:textId="77777777" w:rsidR="003D32EA" w:rsidRDefault="003D32EA" w:rsidP="003D32E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053AB11" w14:textId="77777777" w:rsidR="003D32EA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14D67283" w14:textId="77777777" w:rsidR="003D32EA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1F3BC13" w14:textId="77777777" w:rsidR="003D32EA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82C604" w14:textId="77777777" w:rsidR="003D32EA" w:rsidRPr="002D4462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D32EA" w:rsidRPr="008D2D6E" w14:paraId="4723F430" w14:textId="77777777" w:rsidTr="008D2D6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F39298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4BCDD4" w14:textId="55A68CF9" w:rsidR="003D32EA" w:rsidRPr="008D2D6E" w:rsidRDefault="00B1221A" w:rsidP="008D2D6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3D32EA" w:rsidRPr="008D2D6E" w14:paraId="3820AA5D" w14:textId="77777777" w:rsidTr="008D2D6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95BBBCA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4012DE" w14:textId="717B138E" w:rsidR="003D32EA" w:rsidRPr="008D2D6E" w:rsidRDefault="00B1221A" w:rsidP="008D2D6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583471D9" w14:textId="77777777" w:rsidR="003D32EA" w:rsidRPr="002D4462" w:rsidRDefault="003D32EA" w:rsidP="003D32E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D32EA" w:rsidRPr="008D2D6E" w14:paraId="429D300C" w14:textId="77777777" w:rsidTr="008D2D6E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F007748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ED031B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32EA" w:rsidRPr="008D2D6E" w14:paraId="6A32CB8E" w14:textId="77777777" w:rsidTr="008D2D6E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492556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82A1A13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372FD5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32EA" w:rsidRPr="008D2D6E" w14:paraId="4BA72F0E" w14:textId="77777777" w:rsidTr="008D2D6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9B7E3DF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ADC152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ADE426D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32EA" w:rsidRPr="008D2D6E" w14:paraId="7C984BCE" w14:textId="77777777" w:rsidTr="008D2D6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7C515A8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EDCCB9D" w14:textId="77777777" w:rsidR="003D32EA" w:rsidRPr="008D2D6E" w:rsidRDefault="003D32EA" w:rsidP="008D2D6E">
            <w:pPr>
              <w:pStyle w:val="TAL"/>
              <w:rPr>
                <w:b/>
                <w:bCs/>
                <w:color w:val="0000FF"/>
              </w:rPr>
            </w:pPr>
            <w:r w:rsidRPr="008D2D6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7C09FF" w14:textId="77777777" w:rsidR="003D32EA" w:rsidRPr="008D2D6E" w:rsidRDefault="003D32EA" w:rsidP="008D2D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9A12BAC" w14:textId="77777777" w:rsidR="003D32EA" w:rsidRPr="00953E83" w:rsidRDefault="003D32EA" w:rsidP="003D32EA"/>
    <w:p w14:paraId="37155FD8" w14:textId="3929A8CF" w:rsidR="003D32EA" w:rsidRDefault="003D32EA" w:rsidP="003D32E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3C6CED">
        <w:rPr>
          <w:rFonts w:ascii="Arial" w:hAnsi="Arial"/>
          <w:sz w:val="32"/>
        </w:rPr>
        <w:t>Rel-</w:t>
      </w:r>
      <w:r w:rsidR="00C045DA">
        <w:rPr>
          <w:rFonts w:ascii="Arial" w:hAnsi="Arial"/>
          <w:sz w:val="32"/>
        </w:rPr>
        <w:t>1</w:t>
      </w:r>
      <w:r w:rsidR="005349DE">
        <w:rPr>
          <w:rFonts w:ascii="Arial" w:hAnsi="Arial"/>
          <w:sz w:val="32"/>
        </w:rPr>
        <w:t>8</w:t>
      </w:r>
      <w:r>
        <w:t xml:space="preserve"> </w:t>
      </w:r>
    </w:p>
    <w:p w14:paraId="4A0AACC5" w14:textId="77777777" w:rsidR="003D32EA" w:rsidRPr="004C0726" w:rsidRDefault="003D32EA" w:rsidP="003D32EA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 </w:t>
      </w:r>
      <w:bookmarkStart w:id="1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1"/>
    </w:p>
    <w:p w14:paraId="1692F077" w14:textId="77777777" w:rsidR="003D32EA" w:rsidRDefault="003D32EA" w:rsidP="003D32EA">
      <w:pPr>
        <w:pStyle w:val="Heading2"/>
      </w:pPr>
      <w:r>
        <w:t>1</w:t>
      </w:r>
      <w:r>
        <w:tab/>
        <w:t xml:space="preserve">Impacts </w:t>
      </w:r>
      <w:r w:rsidR="0008775C" w:rsidRPr="00251D80">
        <w:tab/>
      </w:r>
      <w:r w:rsidR="0008775C" w:rsidRPr="00251D80">
        <w:rPr>
          <w:rFonts w:ascii="Times New Roman" w:hAnsi="Times New Roman"/>
          <w:i/>
          <w:sz w:val="20"/>
        </w:rPr>
        <w:t>{</w:t>
      </w:r>
      <w:r w:rsidR="0008775C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D32EA" w:rsidRPr="008D2D6E" w14:paraId="45E61454" w14:textId="77777777" w:rsidTr="008D2D6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FB21D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100D4CF" w14:textId="77777777" w:rsidR="003D32EA" w:rsidRPr="008D2D6E" w:rsidRDefault="003D32EA" w:rsidP="008D2D6E">
            <w:pPr>
              <w:pStyle w:val="TAH"/>
            </w:pPr>
            <w:r w:rsidRPr="008D2D6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F0CD9C" w14:textId="77777777" w:rsidR="003D32EA" w:rsidRPr="008D2D6E" w:rsidRDefault="003D32EA" w:rsidP="008D2D6E">
            <w:pPr>
              <w:pStyle w:val="TAH"/>
            </w:pPr>
            <w:r w:rsidRPr="008D2D6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0CAD4B" w14:textId="77777777" w:rsidR="003D32EA" w:rsidRPr="008D2D6E" w:rsidRDefault="003D32EA" w:rsidP="008D2D6E">
            <w:pPr>
              <w:pStyle w:val="TAH"/>
            </w:pPr>
            <w:r w:rsidRPr="008D2D6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60E500" w14:textId="77777777" w:rsidR="003D32EA" w:rsidRPr="008D2D6E" w:rsidRDefault="003D32EA" w:rsidP="008D2D6E">
            <w:pPr>
              <w:pStyle w:val="TAH"/>
            </w:pPr>
            <w:r w:rsidRPr="008D2D6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3DE0CE" w14:textId="77777777" w:rsidR="003D32EA" w:rsidRPr="008D2D6E" w:rsidRDefault="003D32EA" w:rsidP="008D2D6E">
            <w:pPr>
              <w:pStyle w:val="TAH"/>
            </w:pPr>
            <w:r w:rsidRPr="008D2D6E">
              <w:t>Others (specify)</w:t>
            </w:r>
          </w:p>
        </w:tc>
      </w:tr>
      <w:tr w:rsidR="003D32EA" w:rsidRPr="008D2D6E" w14:paraId="2160690F" w14:textId="77777777" w:rsidTr="008D2D6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A6BE06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5D4A80C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3FB338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CB4388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EAB097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85782F" w14:textId="77777777" w:rsidR="003D32EA" w:rsidRPr="008D2D6E" w:rsidRDefault="003D32EA" w:rsidP="008D2D6E">
            <w:pPr>
              <w:pStyle w:val="TAC"/>
            </w:pPr>
          </w:p>
        </w:tc>
      </w:tr>
      <w:tr w:rsidR="003D32EA" w:rsidRPr="008D2D6E" w14:paraId="192CA1FB" w14:textId="77777777" w:rsidTr="008D2D6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AB30F4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481C593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</w:tcPr>
          <w:p w14:paraId="61857670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581D7EF4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7E9C2F6D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  <w:tc>
          <w:tcPr>
            <w:tcW w:w="0" w:type="auto"/>
          </w:tcPr>
          <w:p w14:paraId="48D4722A" w14:textId="77777777" w:rsidR="003D32EA" w:rsidRPr="008D2D6E" w:rsidRDefault="00FA0770" w:rsidP="008D2D6E">
            <w:pPr>
              <w:pStyle w:val="TAC"/>
            </w:pPr>
            <w:r w:rsidRPr="008D2D6E">
              <w:t>x</w:t>
            </w:r>
          </w:p>
        </w:tc>
      </w:tr>
      <w:tr w:rsidR="003D32EA" w:rsidRPr="008D2D6E" w14:paraId="1D66A64B" w14:textId="77777777" w:rsidTr="008D2D6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4EE329" w14:textId="77777777" w:rsidR="003D32EA" w:rsidRPr="008D2D6E" w:rsidRDefault="003D32EA" w:rsidP="008D2D6E">
            <w:pPr>
              <w:pStyle w:val="TAL"/>
              <w:keepNext w:val="0"/>
              <w:ind w:right="-99"/>
              <w:rPr>
                <w:b/>
              </w:rPr>
            </w:pPr>
            <w:r w:rsidRPr="008D2D6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6D98F3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00918231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693C3218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455AA793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0" w:type="auto"/>
          </w:tcPr>
          <w:p w14:paraId="41DB8413" w14:textId="77777777" w:rsidR="003D32EA" w:rsidRPr="008D2D6E" w:rsidRDefault="003D32EA" w:rsidP="008D2D6E">
            <w:pPr>
              <w:pStyle w:val="TAC"/>
            </w:pPr>
          </w:p>
        </w:tc>
      </w:tr>
    </w:tbl>
    <w:p w14:paraId="0606597A" w14:textId="77777777" w:rsidR="003D32EA" w:rsidRDefault="003D32EA" w:rsidP="003D32EA">
      <w:pPr>
        <w:ind w:right="-99"/>
        <w:rPr>
          <w:b/>
        </w:rPr>
      </w:pPr>
    </w:p>
    <w:p w14:paraId="3CA342B6" w14:textId="77777777" w:rsidR="003D32EA" w:rsidRDefault="003D32EA" w:rsidP="003D32EA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5E430C18" w14:textId="77777777" w:rsidR="003D32EA" w:rsidRDefault="003D32EA" w:rsidP="003D32EA">
      <w:pPr>
        <w:pStyle w:val="Heading3"/>
      </w:pPr>
      <w:r>
        <w:t>2.1</w:t>
      </w:r>
      <w:r>
        <w:tab/>
        <w:t>Primary classification</w:t>
      </w:r>
    </w:p>
    <w:p w14:paraId="4D33D59A" w14:textId="77777777" w:rsidR="003D32EA" w:rsidRPr="00A36378" w:rsidRDefault="003D32EA" w:rsidP="003D32EA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D32EA" w:rsidRPr="008D2D6E" w14:paraId="7B726F73" w14:textId="77777777" w:rsidTr="008D2D6E">
        <w:tc>
          <w:tcPr>
            <w:tcW w:w="675" w:type="dxa"/>
          </w:tcPr>
          <w:p w14:paraId="58964977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8D2FE0" w14:textId="77777777" w:rsidR="003D32EA" w:rsidRPr="008D2D6E" w:rsidRDefault="003D32EA" w:rsidP="008D2D6E">
            <w:pPr>
              <w:pStyle w:val="TAH"/>
              <w:ind w:right="-99"/>
              <w:jc w:val="left"/>
              <w:rPr>
                <w:color w:val="4F81BD"/>
              </w:rPr>
            </w:pPr>
            <w:r w:rsidRPr="008D2D6E">
              <w:rPr>
                <w:color w:val="4F81BD"/>
                <w:sz w:val="20"/>
              </w:rPr>
              <w:t>Feature</w:t>
            </w:r>
          </w:p>
        </w:tc>
      </w:tr>
      <w:tr w:rsidR="003D32EA" w:rsidRPr="008D2D6E" w14:paraId="43A2D2AD" w14:textId="77777777" w:rsidTr="008D2D6E">
        <w:tc>
          <w:tcPr>
            <w:tcW w:w="675" w:type="dxa"/>
          </w:tcPr>
          <w:p w14:paraId="702A8F20" w14:textId="3075D145" w:rsidR="003D32EA" w:rsidRPr="008D2D6E" w:rsidRDefault="00B1221A" w:rsidP="008D2D6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BC1C4AC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Building Block</w:t>
            </w:r>
          </w:p>
        </w:tc>
      </w:tr>
      <w:tr w:rsidR="003D32EA" w:rsidRPr="008D2D6E" w14:paraId="7A1654C2" w14:textId="77777777" w:rsidTr="008D2D6E">
        <w:tc>
          <w:tcPr>
            <w:tcW w:w="675" w:type="dxa"/>
          </w:tcPr>
          <w:p w14:paraId="587908AB" w14:textId="77777777" w:rsidR="003D32EA" w:rsidRPr="008D2D6E" w:rsidRDefault="003D32EA" w:rsidP="008D2D6E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4E6F73" w14:textId="77777777" w:rsidR="003D32EA" w:rsidRPr="008D2D6E" w:rsidRDefault="003D32EA" w:rsidP="008D2D6E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D2D6E">
              <w:rPr>
                <w:b w:val="0"/>
                <w:i/>
                <w:sz w:val="16"/>
              </w:rPr>
              <w:t>Work Task</w:t>
            </w:r>
          </w:p>
        </w:tc>
      </w:tr>
      <w:tr w:rsidR="003D32EA" w:rsidRPr="008D2D6E" w14:paraId="729690D2" w14:textId="77777777" w:rsidTr="008D2D6E">
        <w:tc>
          <w:tcPr>
            <w:tcW w:w="675" w:type="dxa"/>
          </w:tcPr>
          <w:p w14:paraId="45BE8957" w14:textId="1861DD0D" w:rsidR="003D32EA" w:rsidRPr="008D2D6E" w:rsidRDefault="003D32EA" w:rsidP="008D2D6E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7B9FA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rPr>
                <w:color w:val="4F81BD"/>
                <w:sz w:val="20"/>
              </w:rPr>
              <w:t>Study Item</w:t>
            </w:r>
          </w:p>
        </w:tc>
      </w:tr>
    </w:tbl>
    <w:p w14:paraId="153EC2CD" w14:textId="77777777" w:rsidR="003D32EA" w:rsidRPr="00A02D05" w:rsidRDefault="003D32EA" w:rsidP="003D32E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23C3E55A" w14:textId="77777777" w:rsidR="003D32EA" w:rsidRDefault="003D32EA" w:rsidP="003D32EA">
      <w:pPr>
        <w:ind w:right="-99"/>
        <w:rPr>
          <w:b/>
        </w:rPr>
      </w:pPr>
    </w:p>
    <w:p w14:paraId="2D426DFC" w14:textId="77777777" w:rsidR="003D32EA" w:rsidRPr="0008775C" w:rsidRDefault="003D32EA" w:rsidP="00636570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D32EA" w:rsidRPr="008D2D6E" w14:paraId="658D0FB9" w14:textId="77777777" w:rsidTr="008D2D6E">
        <w:tc>
          <w:tcPr>
            <w:tcW w:w="10314" w:type="dxa"/>
            <w:gridSpan w:val="4"/>
            <w:shd w:val="clear" w:color="auto" w:fill="E0E0E0"/>
          </w:tcPr>
          <w:p w14:paraId="6882308A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 xml:space="preserve">Parent Work / Study Items </w:t>
            </w:r>
          </w:p>
        </w:tc>
      </w:tr>
      <w:tr w:rsidR="003D32EA" w:rsidRPr="008D2D6E" w14:paraId="2E640FA6" w14:textId="77777777" w:rsidTr="008D2D6E">
        <w:tc>
          <w:tcPr>
            <w:tcW w:w="1101" w:type="dxa"/>
            <w:shd w:val="clear" w:color="auto" w:fill="E0E0E0"/>
          </w:tcPr>
          <w:p w14:paraId="6FA11421" w14:textId="77777777" w:rsidR="003D32EA" w:rsidRPr="008D2D6E" w:rsidDel="00C02DF6" w:rsidRDefault="003D32EA" w:rsidP="008D2D6E">
            <w:pPr>
              <w:pStyle w:val="TAH"/>
              <w:ind w:right="-99"/>
              <w:jc w:val="left"/>
            </w:pPr>
            <w:r w:rsidRPr="008D2D6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8E33B9" w14:textId="77777777" w:rsidR="003D32EA" w:rsidRPr="008D2D6E" w:rsidDel="00C02DF6" w:rsidRDefault="003D32EA" w:rsidP="008D2D6E">
            <w:pPr>
              <w:pStyle w:val="TAH"/>
              <w:ind w:right="-99"/>
              <w:jc w:val="left"/>
            </w:pPr>
            <w:r w:rsidRPr="008D2D6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762EBE5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005FB2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Title (as in 3GPP Work Plan)</w:t>
            </w:r>
          </w:p>
        </w:tc>
      </w:tr>
      <w:tr w:rsidR="003D32EA" w:rsidRPr="008D2D6E" w14:paraId="2E62EBC3" w14:textId="77777777" w:rsidTr="008D2D6E">
        <w:tc>
          <w:tcPr>
            <w:tcW w:w="1101" w:type="dxa"/>
          </w:tcPr>
          <w:p w14:paraId="4FB920EE" w14:textId="436DEE05" w:rsidR="003D32EA" w:rsidRPr="008D2D6E" w:rsidRDefault="003D32EA" w:rsidP="008D2D6E">
            <w:pPr>
              <w:pStyle w:val="TAL"/>
            </w:pPr>
          </w:p>
        </w:tc>
        <w:tc>
          <w:tcPr>
            <w:tcW w:w="1101" w:type="dxa"/>
          </w:tcPr>
          <w:p w14:paraId="0C312B32" w14:textId="77777777" w:rsidR="003D32EA" w:rsidRPr="008D2D6E" w:rsidRDefault="003D32EA" w:rsidP="008D2D6E">
            <w:pPr>
              <w:pStyle w:val="TAL"/>
            </w:pPr>
          </w:p>
        </w:tc>
        <w:tc>
          <w:tcPr>
            <w:tcW w:w="1101" w:type="dxa"/>
          </w:tcPr>
          <w:p w14:paraId="5552E3BF" w14:textId="77777777" w:rsidR="003D32EA" w:rsidRPr="008D2D6E" w:rsidRDefault="003D32EA" w:rsidP="008D2D6E">
            <w:pPr>
              <w:pStyle w:val="TAL"/>
            </w:pPr>
          </w:p>
        </w:tc>
        <w:tc>
          <w:tcPr>
            <w:tcW w:w="7011" w:type="dxa"/>
          </w:tcPr>
          <w:p w14:paraId="67F7F445" w14:textId="18FE1446" w:rsidR="003D32EA" w:rsidRPr="00A37FDB" w:rsidRDefault="003D32EA" w:rsidP="008D2D6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FB5283" w14:textId="77777777" w:rsidR="003D32EA" w:rsidRDefault="003D32EA" w:rsidP="003D32EA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>Perf. part, please list under Working Group the leading WG of the Core part).</w:t>
      </w:r>
    </w:p>
    <w:p w14:paraId="7B9927AE" w14:textId="77777777" w:rsidR="003D32EA" w:rsidRPr="00636570" w:rsidRDefault="003D32EA" w:rsidP="0063657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D32EA" w:rsidRPr="008D2D6E" w14:paraId="794E0FB8" w14:textId="77777777" w:rsidTr="008D2D6E">
        <w:tc>
          <w:tcPr>
            <w:tcW w:w="10314" w:type="dxa"/>
            <w:gridSpan w:val="3"/>
            <w:shd w:val="clear" w:color="auto" w:fill="E0E0E0"/>
          </w:tcPr>
          <w:p w14:paraId="3D9431FA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Other related Work Items (if any)</w:t>
            </w:r>
          </w:p>
        </w:tc>
      </w:tr>
      <w:tr w:rsidR="003D32EA" w:rsidRPr="008D2D6E" w14:paraId="27CD0A0A" w14:textId="77777777" w:rsidTr="008D2D6E">
        <w:tc>
          <w:tcPr>
            <w:tcW w:w="1101" w:type="dxa"/>
            <w:shd w:val="clear" w:color="auto" w:fill="E0E0E0"/>
          </w:tcPr>
          <w:p w14:paraId="42BE061F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FDABE8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Title</w:t>
            </w:r>
          </w:p>
        </w:tc>
        <w:tc>
          <w:tcPr>
            <w:tcW w:w="5887" w:type="dxa"/>
            <w:shd w:val="clear" w:color="auto" w:fill="E0E0E0"/>
          </w:tcPr>
          <w:p w14:paraId="34B89230" w14:textId="77777777" w:rsidR="003D32EA" w:rsidRPr="008D2D6E" w:rsidRDefault="003D32EA" w:rsidP="008D2D6E">
            <w:pPr>
              <w:pStyle w:val="TAH"/>
              <w:ind w:right="-99"/>
              <w:jc w:val="left"/>
            </w:pPr>
            <w:r w:rsidRPr="008D2D6E">
              <w:t>Nature of relationship</w:t>
            </w:r>
          </w:p>
        </w:tc>
      </w:tr>
      <w:tr w:rsidR="003D32EA" w:rsidRPr="008D2D6E" w14:paraId="34741AF4" w14:textId="77777777" w:rsidTr="008D2D6E">
        <w:tc>
          <w:tcPr>
            <w:tcW w:w="1101" w:type="dxa"/>
          </w:tcPr>
          <w:p w14:paraId="0006E9DE" w14:textId="62E4B38F" w:rsidR="003D32EA" w:rsidRPr="008D2D6E" w:rsidRDefault="00D771BB" w:rsidP="008D2D6E">
            <w:pPr>
              <w:pStyle w:val="TAL"/>
            </w:pPr>
            <w:r w:rsidRPr="00D771BB">
              <w:t>FS_NR_600MHz_ext</w:t>
            </w:r>
          </w:p>
        </w:tc>
        <w:tc>
          <w:tcPr>
            <w:tcW w:w="3326" w:type="dxa"/>
          </w:tcPr>
          <w:p w14:paraId="2446A106" w14:textId="19FDC723" w:rsidR="003D32EA" w:rsidRPr="008D2D6E" w:rsidRDefault="00D771BB" w:rsidP="008D2D6E">
            <w:pPr>
              <w:pStyle w:val="TAL"/>
            </w:pPr>
            <w:r w:rsidRPr="00D771BB">
              <w:t>Study on extended 600MHz NR band</w:t>
            </w:r>
          </w:p>
        </w:tc>
        <w:tc>
          <w:tcPr>
            <w:tcW w:w="5887" w:type="dxa"/>
          </w:tcPr>
          <w:p w14:paraId="449C1F93" w14:textId="1E9C060D" w:rsidR="003D32EA" w:rsidRPr="00251D80" w:rsidRDefault="00D771BB" w:rsidP="008D2D6E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Feasibility study</w:t>
            </w:r>
          </w:p>
        </w:tc>
      </w:tr>
    </w:tbl>
    <w:p w14:paraId="653AC03B" w14:textId="77777777" w:rsidR="003D32EA" w:rsidRDefault="003D32EA" w:rsidP="003D32EA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9ED7D1D" w14:textId="77777777" w:rsidR="003D32EA" w:rsidRDefault="003D32EA" w:rsidP="003D32EA">
      <w:pPr>
        <w:spacing w:after="0"/>
        <w:ind w:right="-96"/>
        <w:rPr>
          <w:color w:val="0000FF"/>
        </w:rPr>
      </w:pPr>
    </w:p>
    <w:p w14:paraId="46E587AB" w14:textId="77777777" w:rsidR="003D32EA" w:rsidRDefault="003D32EA" w:rsidP="003D32E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E92858F" w14:textId="77777777" w:rsidR="003D32EA" w:rsidRPr="00251D80" w:rsidRDefault="003D32EA" w:rsidP="003D32EA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061AA202" w14:textId="77777777" w:rsidR="003D32EA" w:rsidRDefault="003D32EA" w:rsidP="003D32EA">
      <w:pPr>
        <w:pStyle w:val="Heading2"/>
      </w:pPr>
      <w:r>
        <w:t>3</w:t>
      </w:r>
      <w:r>
        <w:tab/>
        <w:t>Justification</w:t>
      </w:r>
    </w:p>
    <w:p w14:paraId="46C5DF4C" w14:textId="77777777" w:rsidR="0003712A" w:rsidRDefault="0003712A" w:rsidP="0003712A">
      <w:pPr>
        <w:jc w:val="both"/>
      </w:pPr>
      <w:r w:rsidRPr="00152A11">
        <w:rPr>
          <w:bCs/>
          <w:lang w:eastAsia="zh-CN"/>
        </w:rPr>
        <w:t xml:space="preserve">The 470-694 MHz frequency range is allocated to the broadcasting service and mobile service on a co-primary basis in </w:t>
      </w:r>
      <w:r>
        <w:rPr>
          <w:bCs/>
          <w:lang w:eastAsia="zh-CN"/>
        </w:rPr>
        <w:t xml:space="preserve">ITU </w:t>
      </w:r>
      <w:r w:rsidRPr="00152A11">
        <w:rPr>
          <w:bCs/>
          <w:lang w:eastAsia="zh-CN"/>
        </w:rPr>
        <w:t xml:space="preserve">Region 3. </w:t>
      </w:r>
      <w:r w:rsidRPr="00152A11">
        <w:rPr>
          <w:lang w:eastAsia="zh-CN"/>
        </w:rPr>
        <w:t xml:space="preserve">The frequency band 470-698 MHz, or parts thereof, was identified by WRC-15 </w:t>
      </w:r>
      <w:r>
        <w:rPr>
          <w:lang w:eastAsia="zh-CN"/>
        </w:rPr>
        <w:t xml:space="preserve">in 7 countries in </w:t>
      </w:r>
      <w:proofErr w:type="gramStart"/>
      <w:r>
        <w:rPr>
          <w:lang w:eastAsia="zh-CN"/>
        </w:rPr>
        <w:t>Region</w:t>
      </w:r>
      <w:proofErr w:type="gramEnd"/>
      <w:r>
        <w:rPr>
          <w:lang w:eastAsia="zh-CN"/>
        </w:rPr>
        <w:t xml:space="preserve"> 3 </w:t>
      </w:r>
      <w:r w:rsidRPr="00152A11">
        <w:rPr>
          <w:lang w:eastAsia="zh-CN"/>
        </w:rPr>
        <w:t xml:space="preserve">through new footnote No. </w:t>
      </w:r>
      <w:r w:rsidRPr="00152A11">
        <w:rPr>
          <w:b/>
          <w:lang w:eastAsia="zh-CN"/>
        </w:rPr>
        <w:t>5.296A</w:t>
      </w:r>
      <w:r w:rsidRPr="00C6514F">
        <w:rPr>
          <w:lang w:eastAsia="zh-CN"/>
        </w:rPr>
        <w:t xml:space="preserve"> </w:t>
      </w:r>
      <w:r w:rsidRPr="00152A11">
        <w:rPr>
          <w:lang w:eastAsia="zh-CN"/>
        </w:rPr>
        <w:t>for use by those administrations as listed wishing to implement terrestrial IMT systems</w:t>
      </w:r>
      <w:r w:rsidRPr="0007176D">
        <w:rPr>
          <w:lang w:eastAsia="zh-CN"/>
        </w:rPr>
        <w:t>.</w:t>
      </w:r>
      <w:r w:rsidRPr="003000EA">
        <w:t xml:space="preserve"> </w:t>
      </w:r>
      <w:r w:rsidRPr="0007176D">
        <w:rPr>
          <w:lang w:eastAsia="zh-CN"/>
        </w:rPr>
        <w:t xml:space="preserve">In addition, there </w:t>
      </w:r>
      <w:r>
        <w:rPr>
          <w:lang w:eastAsia="zh-CN"/>
        </w:rPr>
        <w:t>is</w:t>
      </w:r>
      <w:r w:rsidRPr="0007176D">
        <w:rPr>
          <w:lang w:eastAsia="zh-CN"/>
        </w:rPr>
        <w:t xml:space="preserve"> interest from </w:t>
      </w:r>
      <w:r>
        <w:rPr>
          <w:lang w:eastAsia="zh-CN"/>
        </w:rPr>
        <w:t>other</w:t>
      </w:r>
      <w:r w:rsidRPr="0007176D">
        <w:rPr>
          <w:lang w:eastAsia="zh-CN"/>
        </w:rPr>
        <w:t xml:space="preserve"> significant markets to do the same</w:t>
      </w:r>
      <w:r>
        <w:rPr>
          <w:lang w:eastAsia="zh-CN"/>
        </w:rPr>
        <w:t>.</w:t>
      </w:r>
      <w:r>
        <w:rPr>
          <w:b/>
          <w:lang w:eastAsia="zh-CN"/>
        </w:rPr>
        <w:t xml:space="preserve"> </w:t>
      </w:r>
      <w:r w:rsidRPr="00C6514F">
        <w:rPr>
          <w:lang w:eastAsia="zh-CN"/>
        </w:rPr>
        <w:t>Elsewhere</w:t>
      </w:r>
      <w:r>
        <w:rPr>
          <w:lang w:eastAsia="zh-CN"/>
        </w:rPr>
        <w:t xml:space="preserve">, USA, </w:t>
      </w:r>
      <w:proofErr w:type="gramStart"/>
      <w:r>
        <w:rPr>
          <w:lang w:eastAsia="zh-CN"/>
        </w:rPr>
        <w:t>Mexico</w:t>
      </w:r>
      <w:proofErr w:type="gramEnd"/>
      <w:r>
        <w:rPr>
          <w:lang w:eastAsia="zh-CN"/>
        </w:rPr>
        <w:t xml:space="preserve"> and several other countries</w:t>
      </w:r>
      <w:r w:rsidRPr="00C6514F">
        <w:rPr>
          <w:lang w:eastAsia="zh-CN"/>
        </w:rPr>
        <w:t xml:space="preserve"> </w:t>
      </w:r>
      <w:r>
        <w:rPr>
          <w:lang w:eastAsia="zh-CN"/>
        </w:rPr>
        <w:t>i</w:t>
      </w:r>
      <w:r w:rsidRPr="006A31AA">
        <w:rPr>
          <w:lang w:eastAsia="zh-CN"/>
        </w:rPr>
        <w:t xml:space="preserve">n </w:t>
      </w:r>
      <w:r>
        <w:rPr>
          <w:lang w:eastAsia="zh-CN"/>
        </w:rPr>
        <w:t xml:space="preserve">ITU </w:t>
      </w:r>
      <w:r w:rsidRPr="006A31AA">
        <w:rPr>
          <w:lang w:eastAsia="zh-CN"/>
        </w:rPr>
        <w:t>Region 2</w:t>
      </w:r>
      <w:r>
        <w:rPr>
          <w:lang w:eastAsia="zh-CN"/>
        </w:rPr>
        <w:t xml:space="preserve"> also identified this band for IMT through footnotes</w:t>
      </w:r>
      <w:r w:rsidRPr="006A31AA">
        <w:rPr>
          <w:lang w:eastAsia="zh-CN"/>
        </w:rPr>
        <w:t xml:space="preserve"> </w:t>
      </w:r>
      <w:r w:rsidRPr="006A31AA">
        <w:rPr>
          <w:b/>
          <w:lang w:eastAsia="zh-CN"/>
        </w:rPr>
        <w:t xml:space="preserve">5.295 </w:t>
      </w:r>
      <w:r w:rsidRPr="006A31AA">
        <w:rPr>
          <w:lang w:eastAsia="zh-CN"/>
        </w:rPr>
        <w:t>and</w:t>
      </w:r>
      <w:r w:rsidRPr="00152A11">
        <w:rPr>
          <w:lang w:eastAsia="zh-CN"/>
        </w:rPr>
        <w:t xml:space="preserve"> </w:t>
      </w:r>
      <w:r w:rsidRPr="00152A11">
        <w:rPr>
          <w:b/>
          <w:lang w:eastAsia="zh-CN"/>
        </w:rPr>
        <w:t>5.308A</w:t>
      </w:r>
      <w:r w:rsidRPr="00152A11">
        <w:rPr>
          <w:lang w:eastAsia="zh-CN"/>
        </w:rPr>
        <w:t xml:space="preserve">. It is noted that </w:t>
      </w:r>
      <w:r w:rsidRPr="00152A11">
        <w:rPr>
          <w:i/>
          <w:lang w:eastAsia="zh-CN"/>
        </w:rPr>
        <w:t>resolves 2</w:t>
      </w:r>
      <w:r w:rsidRPr="00152A11">
        <w:rPr>
          <w:lang w:eastAsia="zh-CN"/>
        </w:rPr>
        <w:t xml:space="preserve"> of</w:t>
      </w:r>
      <w:r w:rsidRPr="004078C4">
        <w:rPr>
          <w:lang w:eastAsia="zh-CN"/>
        </w:rPr>
        <w:t xml:space="preserve"> </w:t>
      </w:r>
      <w:r>
        <w:rPr>
          <w:lang w:eastAsia="zh-CN"/>
        </w:rPr>
        <w:t>revised</w:t>
      </w:r>
      <w:r w:rsidRPr="00152A11">
        <w:rPr>
          <w:lang w:eastAsia="zh-CN"/>
        </w:rPr>
        <w:t xml:space="preserve"> Resolution </w:t>
      </w:r>
      <w:r w:rsidRPr="00152A11">
        <w:rPr>
          <w:b/>
          <w:lang w:eastAsia="zh-CN"/>
        </w:rPr>
        <w:t>224 (Rev.WRC-1</w:t>
      </w:r>
      <w:r>
        <w:rPr>
          <w:b/>
          <w:lang w:eastAsia="zh-CN"/>
        </w:rPr>
        <w:t>9</w:t>
      </w:r>
      <w:r w:rsidRPr="00152A11">
        <w:rPr>
          <w:b/>
          <w:lang w:eastAsia="zh-CN"/>
        </w:rPr>
        <w:t>)</w:t>
      </w:r>
      <w:r>
        <w:rPr>
          <w:lang w:eastAsia="zh-CN"/>
        </w:rPr>
        <w:t xml:space="preserve"> </w:t>
      </w:r>
      <w:r>
        <w:t xml:space="preserve">to encourage administrations to take into account results of the existing </w:t>
      </w:r>
      <w:r>
        <w:rPr>
          <w:lang w:eastAsia="ja-JP"/>
        </w:rPr>
        <w:t xml:space="preserve">relevant </w:t>
      </w:r>
      <w:r>
        <w:t>ITU Radio communication Sector studies</w:t>
      </w:r>
      <w:r>
        <w:rPr>
          <w:lang w:eastAsia="ja-JP"/>
        </w:rPr>
        <w:t>,</w:t>
      </w:r>
      <w:r>
        <w:t xml:space="preserve"> when implementing </w:t>
      </w:r>
      <w:r>
        <w:rPr>
          <w:lang w:eastAsia="ja-JP"/>
        </w:rPr>
        <w:t xml:space="preserve">IMT </w:t>
      </w:r>
      <w:r>
        <w:t xml:space="preserve">applications/systems in the </w:t>
      </w:r>
      <w:r>
        <w:rPr>
          <w:lang w:eastAsia="ja-JP"/>
        </w:rPr>
        <w:t xml:space="preserve">frequency </w:t>
      </w:r>
      <w:r>
        <w:t xml:space="preserve">bands </w:t>
      </w:r>
      <w:r>
        <w:rPr>
          <w:lang w:eastAsia="ja-JP"/>
        </w:rPr>
        <w:t>694</w:t>
      </w:r>
      <w:r>
        <w:t xml:space="preserve">-862 MHz in Region 1, in the </w:t>
      </w:r>
      <w:r>
        <w:rPr>
          <w:lang w:eastAsia="ja-JP"/>
        </w:rPr>
        <w:t xml:space="preserve">frequency </w:t>
      </w:r>
      <w:r>
        <w:t>band 470-806 MHz in Region 2, in the frequency band 790-862</w:t>
      </w:r>
      <w:r>
        <w:rPr>
          <w:lang w:eastAsia="ja-JP"/>
        </w:rPr>
        <w:t> </w:t>
      </w:r>
      <w:r>
        <w:t>MHz in Region</w:t>
      </w:r>
      <w:r>
        <w:rPr>
          <w:lang w:eastAsia="ja-JP"/>
        </w:rPr>
        <w:t> </w:t>
      </w:r>
      <w:r>
        <w:t>3,</w:t>
      </w:r>
      <w:r>
        <w:rPr>
          <w:lang w:eastAsia="ja-JP"/>
        </w:rPr>
        <w:t xml:space="preserve"> </w:t>
      </w:r>
      <w:r>
        <w:t>in the frequency band 470-698 MHz, or portions thereof, for those administrations mentioned in No. </w:t>
      </w:r>
      <w:r>
        <w:rPr>
          <w:b/>
          <w:bCs/>
        </w:rPr>
        <w:t>5.296A</w:t>
      </w:r>
      <w:r>
        <w:t>, and in the frequency band 698</w:t>
      </w:r>
      <w:r>
        <w:noBreakHyphen/>
        <w:t>790 MHz, or portions thereof, for those administrations mentioned in No. </w:t>
      </w:r>
      <w:r>
        <w:rPr>
          <w:b/>
          <w:bCs/>
        </w:rPr>
        <w:t>5.313A</w:t>
      </w:r>
      <w:r>
        <w:t>.</w:t>
      </w:r>
    </w:p>
    <w:p w14:paraId="301445C5" w14:textId="261A89C6" w:rsidR="0003712A" w:rsidRDefault="0003712A" w:rsidP="0003712A">
      <w:pPr>
        <w:jc w:val="both"/>
        <w:rPr>
          <w:bCs/>
          <w:lang w:eastAsia="zh-CN"/>
        </w:rPr>
      </w:pPr>
      <w:r>
        <w:rPr>
          <w:bCs/>
          <w:lang w:eastAsia="zh-CN"/>
        </w:rPr>
        <w:t>S</w:t>
      </w:r>
      <w:r w:rsidRPr="00152A11">
        <w:rPr>
          <w:bCs/>
          <w:lang w:eastAsia="zh-CN"/>
        </w:rPr>
        <w:t xml:space="preserve">pectrum below 1 GHz is </w:t>
      </w:r>
      <w:r>
        <w:rPr>
          <w:bCs/>
          <w:lang w:eastAsia="zh-CN"/>
        </w:rPr>
        <w:t>expectedly</w:t>
      </w:r>
      <w:r w:rsidRPr="00152A11">
        <w:rPr>
          <w:bCs/>
          <w:lang w:eastAsia="zh-CN"/>
        </w:rPr>
        <w:t xml:space="preserve"> well suited for mobile broadband applications.  In particular, the unique propagation characteristics of the bands below 1 GHz allow for wider area coverage, which in turn requires fewer infrastructures and facilitates service delivery to rural or sparsely populated areas. </w:t>
      </w:r>
      <w:r>
        <w:rPr>
          <w:bCs/>
          <w:lang w:eastAsia="zh-CN"/>
        </w:rPr>
        <w:t>In this regard, the 700MHz ecosystem is growing swiftly: there are over 34 commercial networks deployments.</w:t>
      </w:r>
      <w:r>
        <w:rPr>
          <w:rStyle w:val="FootnoteReference"/>
          <w:bCs/>
          <w:lang w:eastAsia="zh-CN"/>
        </w:rPr>
        <w:footnoteReference w:id="1"/>
      </w:r>
      <w:r>
        <w:rPr>
          <w:bCs/>
          <w:lang w:eastAsia="zh-CN"/>
        </w:rPr>
        <w:t xml:space="preserve"> The APT700 band plan coming out from </w:t>
      </w:r>
      <w:proofErr w:type="gramStart"/>
      <w:r>
        <w:rPr>
          <w:bCs/>
          <w:lang w:eastAsia="zh-CN"/>
        </w:rPr>
        <w:t>Region</w:t>
      </w:r>
      <w:proofErr w:type="gramEnd"/>
      <w:r>
        <w:rPr>
          <w:bCs/>
          <w:lang w:eastAsia="zh-CN"/>
        </w:rPr>
        <w:t xml:space="preserve"> 3 played a huge role in its success globally. Outside of APAC,</w:t>
      </w:r>
      <w:r w:rsidRPr="00B04AD2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countries in </w:t>
      </w:r>
      <w:proofErr w:type="gramStart"/>
      <w:r>
        <w:rPr>
          <w:bCs/>
          <w:lang w:eastAsia="zh-CN"/>
        </w:rPr>
        <w:t>Region</w:t>
      </w:r>
      <w:proofErr w:type="gramEnd"/>
      <w:r>
        <w:rPr>
          <w:bCs/>
          <w:lang w:eastAsia="zh-CN"/>
        </w:rPr>
        <w:t xml:space="preserve"> 2 </w:t>
      </w:r>
      <w:r w:rsidRPr="00B04AD2">
        <w:rPr>
          <w:bCs/>
          <w:lang w:eastAsia="zh-CN"/>
        </w:rPr>
        <w:t xml:space="preserve">have </w:t>
      </w:r>
      <w:r>
        <w:rPr>
          <w:bCs/>
          <w:lang w:eastAsia="zh-CN"/>
        </w:rPr>
        <w:t xml:space="preserve">adopted or plan to adopt the </w:t>
      </w:r>
      <w:r w:rsidRPr="00B04AD2">
        <w:rPr>
          <w:bCs/>
          <w:lang w:eastAsia="zh-CN"/>
        </w:rPr>
        <w:t xml:space="preserve">APT700 </w:t>
      </w:r>
      <w:r>
        <w:rPr>
          <w:bCs/>
          <w:lang w:eastAsia="zh-CN"/>
        </w:rPr>
        <w:t xml:space="preserve">band plan </w:t>
      </w:r>
      <w:r w:rsidRPr="00B04AD2">
        <w:rPr>
          <w:bCs/>
          <w:lang w:eastAsia="zh-CN"/>
        </w:rPr>
        <w:lastRenderedPageBreak/>
        <w:t>(</w:t>
      </w:r>
      <w:r>
        <w:rPr>
          <w:bCs/>
          <w:lang w:eastAsia="zh-CN"/>
        </w:rPr>
        <w:t xml:space="preserve">3GPP </w:t>
      </w:r>
      <w:r w:rsidRPr="00B04AD2">
        <w:rPr>
          <w:bCs/>
          <w:lang w:eastAsia="zh-CN"/>
        </w:rPr>
        <w:t>band</w:t>
      </w:r>
      <w:r>
        <w:rPr>
          <w:bCs/>
          <w:lang w:eastAsia="zh-CN"/>
        </w:rPr>
        <w:t xml:space="preserve"> </w:t>
      </w:r>
      <w:r w:rsidRPr="00B04AD2">
        <w:rPr>
          <w:bCs/>
          <w:lang w:eastAsia="zh-CN"/>
        </w:rPr>
        <w:t>28) for LTE system deployments</w:t>
      </w:r>
      <w:r>
        <w:rPr>
          <w:bCs/>
          <w:lang w:eastAsia="zh-CN"/>
        </w:rPr>
        <w:t xml:space="preserve">. The lower duplexer of APT700 plan has also been adopted for </w:t>
      </w:r>
      <w:proofErr w:type="gramStart"/>
      <w:r>
        <w:rPr>
          <w:bCs/>
          <w:lang w:eastAsia="zh-CN"/>
        </w:rPr>
        <w:t>Region</w:t>
      </w:r>
      <w:proofErr w:type="gramEnd"/>
      <w:r>
        <w:rPr>
          <w:bCs/>
          <w:lang w:eastAsia="zh-CN"/>
        </w:rPr>
        <w:t xml:space="preserve"> 1 since the conclusion of WRC-15.</w:t>
      </w:r>
    </w:p>
    <w:p w14:paraId="14C56445" w14:textId="1F7EB475" w:rsidR="0003712A" w:rsidRDefault="0003712A" w:rsidP="0003712A">
      <w:pPr>
        <w:jc w:val="both"/>
        <w:rPr>
          <w:lang w:eastAsia="zh-CN"/>
        </w:rPr>
      </w:pPr>
      <w:r w:rsidRPr="00AC1A0F">
        <w:rPr>
          <w:bCs/>
          <w:lang w:eastAsia="zh-CN"/>
        </w:rPr>
        <w:t xml:space="preserve">As the </w:t>
      </w:r>
      <w:r>
        <w:rPr>
          <w:bCs/>
          <w:lang w:eastAsia="zh-CN"/>
        </w:rPr>
        <w:t>utilisation of the 700MHz spectrum</w:t>
      </w:r>
      <w:r w:rsidRPr="00AC1A0F">
        <w:rPr>
          <w:bCs/>
          <w:lang w:eastAsia="zh-CN"/>
        </w:rPr>
        <w:t xml:space="preserve"> increases over time</w:t>
      </w:r>
      <w:r>
        <w:rPr>
          <w:bCs/>
          <w:lang w:eastAsia="zh-CN"/>
        </w:rPr>
        <w:t>,</w:t>
      </w:r>
      <w:r w:rsidRPr="00AC1A0F">
        <w:rPr>
          <w:bCs/>
          <w:lang w:eastAsia="zh-CN"/>
        </w:rPr>
        <w:t xml:space="preserve"> it is desirable to look at additional spectrum that could be considered as a companion </w:t>
      </w:r>
      <w:r>
        <w:rPr>
          <w:bCs/>
          <w:lang w:eastAsia="zh-CN"/>
        </w:rPr>
        <w:t>besides</w:t>
      </w:r>
      <w:r w:rsidRPr="00AC1A0F">
        <w:rPr>
          <w:bCs/>
          <w:lang w:eastAsia="zh-CN"/>
        </w:rPr>
        <w:t xml:space="preserve"> </w:t>
      </w:r>
      <w:r>
        <w:rPr>
          <w:bCs/>
          <w:lang w:eastAsia="zh-CN"/>
        </w:rPr>
        <w:t>3GPP B</w:t>
      </w:r>
      <w:r w:rsidRPr="00AC1A0F">
        <w:rPr>
          <w:bCs/>
          <w:lang w:eastAsia="zh-CN"/>
        </w:rPr>
        <w:t xml:space="preserve">and 28. Therefore, </w:t>
      </w:r>
      <w:r>
        <w:rPr>
          <w:bCs/>
          <w:lang w:eastAsia="zh-CN"/>
        </w:rPr>
        <w:t>the u</w:t>
      </w:r>
      <w:r w:rsidRPr="00152A11">
        <w:rPr>
          <w:bCs/>
          <w:lang w:eastAsia="zh-CN"/>
        </w:rPr>
        <w:t>se of</w:t>
      </w:r>
      <w:r>
        <w:rPr>
          <w:bCs/>
          <w:lang w:eastAsia="zh-CN"/>
        </w:rPr>
        <w:t xml:space="preserve"> parts of </w:t>
      </w:r>
      <w:r w:rsidRPr="00152A11">
        <w:rPr>
          <w:bCs/>
          <w:lang w:eastAsia="zh-CN"/>
        </w:rPr>
        <w:t xml:space="preserve">the 600MHz band for the mobile </w:t>
      </w:r>
      <w:r>
        <w:rPr>
          <w:bCs/>
          <w:lang w:eastAsia="zh-CN"/>
        </w:rPr>
        <w:t xml:space="preserve">broadband </w:t>
      </w:r>
      <w:r w:rsidRPr="00152A11">
        <w:rPr>
          <w:bCs/>
          <w:lang w:eastAsia="zh-CN"/>
        </w:rPr>
        <w:t xml:space="preserve">service would provide a vital means of delivering high quality, wide area broadband services including in rural </w:t>
      </w:r>
      <w:r>
        <w:rPr>
          <w:bCs/>
          <w:lang w:eastAsia="zh-CN"/>
        </w:rPr>
        <w:t xml:space="preserve">areas and deep inside buildings. </w:t>
      </w:r>
      <w:r w:rsidRPr="00152A11">
        <w:rPr>
          <w:lang w:eastAsia="zh-CN"/>
        </w:rPr>
        <w:t xml:space="preserve">The timely availability of frequency arrangements is essential for the development of IMT specifications and standards and the early consideration by Administrations </w:t>
      </w:r>
      <w:r>
        <w:rPr>
          <w:lang w:eastAsia="zh-CN"/>
        </w:rPr>
        <w:t xml:space="preserve">in the footnotes referred to above </w:t>
      </w:r>
      <w:r w:rsidRPr="00152A11">
        <w:rPr>
          <w:lang w:eastAsia="zh-CN"/>
        </w:rPr>
        <w:t xml:space="preserve">of suitable frequency arrangements. </w:t>
      </w:r>
    </w:p>
    <w:p w14:paraId="5ADDA659" w14:textId="32E969FB" w:rsidR="007A7CF7" w:rsidRPr="007A7CF7" w:rsidRDefault="007A7CF7" w:rsidP="0003712A">
      <w:pPr>
        <w:jc w:val="both"/>
        <w:rPr>
          <w:bCs/>
          <w:lang w:eastAsia="zh-CN"/>
        </w:rPr>
      </w:pPr>
      <w:r>
        <w:rPr>
          <w:bCs/>
          <w:lang w:eastAsia="zh-CN"/>
        </w:rPr>
        <w:t>The APT region is very diverse and consists of highly developed and developing countries and some with extremely large and rural population base. The sub 1 GHz bands is well suited for the later.</w:t>
      </w:r>
    </w:p>
    <w:p w14:paraId="46F083C2" w14:textId="6B488186" w:rsidR="00C306FC" w:rsidRDefault="00BF4704" w:rsidP="0003712A">
      <w:pPr>
        <w:jc w:val="both"/>
        <w:rPr>
          <w:lang w:eastAsia="zh-CN"/>
        </w:rPr>
      </w:pPr>
      <w:r>
        <w:rPr>
          <w:lang w:eastAsia="zh-CN"/>
        </w:rPr>
        <w:t xml:space="preserve">During the last year or so, 3GPP RAN 4 has completed a study item on the feasibility of </w:t>
      </w:r>
      <w:r w:rsidR="0090459F">
        <w:rPr>
          <w:lang w:eastAsia="zh-CN"/>
        </w:rPr>
        <w:t>various duplex filter options for use in this band. The results of this study are documented in TR 38</w:t>
      </w:r>
      <w:r w:rsidR="001C5603">
        <w:rPr>
          <w:lang w:eastAsia="zh-CN"/>
        </w:rPr>
        <w:t>.</w:t>
      </w:r>
      <w:r w:rsidR="0090459F">
        <w:rPr>
          <w:lang w:eastAsia="zh-CN"/>
        </w:rPr>
        <w:t xml:space="preserve">860. </w:t>
      </w:r>
      <w:r w:rsidR="00C67AF9">
        <w:rPr>
          <w:lang w:eastAsia="zh-CN"/>
        </w:rPr>
        <w:t xml:space="preserve">This </w:t>
      </w:r>
      <w:r w:rsidR="007955F0">
        <w:rPr>
          <w:lang w:eastAsia="zh-CN"/>
        </w:rPr>
        <w:t xml:space="preserve">study </w:t>
      </w:r>
      <w:r w:rsidR="00C67AF9">
        <w:rPr>
          <w:lang w:eastAsia="zh-CN"/>
        </w:rPr>
        <w:t xml:space="preserve">was sent to the AWG </w:t>
      </w:r>
      <w:r w:rsidR="00E930B6">
        <w:rPr>
          <w:lang w:eastAsia="zh-CN"/>
        </w:rPr>
        <w:t xml:space="preserve">in an LS </w:t>
      </w:r>
      <w:r w:rsidR="001C7A1B" w:rsidRPr="00E82C8F">
        <w:rPr>
          <w:lang w:val="de-DE"/>
        </w:rPr>
        <w:t>R</w:t>
      </w:r>
      <w:r w:rsidR="001C7A1B">
        <w:rPr>
          <w:lang w:val="de-DE"/>
        </w:rPr>
        <w:t>P</w:t>
      </w:r>
      <w:r w:rsidR="001C7A1B" w:rsidRPr="00E82C8F">
        <w:rPr>
          <w:lang w:val="de-DE"/>
        </w:rPr>
        <w:t>-21</w:t>
      </w:r>
      <w:r w:rsidR="001C7A1B">
        <w:rPr>
          <w:lang w:val="de-DE"/>
        </w:rPr>
        <w:t xml:space="preserve">2629 </w:t>
      </w:r>
      <w:r w:rsidR="00106877">
        <w:rPr>
          <w:lang w:val="de-DE"/>
        </w:rPr>
        <w:t xml:space="preserve">in Sep 2021 </w:t>
      </w:r>
      <w:r w:rsidR="00C67AF9">
        <w:rPr>
          <w:lang w:eastAsia="zh-CN"/>
        </w:rPr>
        <w:t xml:space="preserve">with a request to </w:t>
      </w:r>
      <w:r w:rsidR="008239D0">
        <w:rPr>
          <w:lang w:eastAsia="zh-CN"/>
        </w:rPr>
        <w:t xml:space="preserve">provide guidance on a preferred band plan and </w:t>
      </w:r>
      <w:r w:rsidR="00E930B6">
        <w:rPr>
          <w:lang w:eastAsia="zh-CN"/>
        </w:rPr>
        <w:t xml:space="preserve">information on regulatory aspects for the normative work to begin. The AWG 28 </w:t>
      </w:r>
      <w:r w:rsidR="00106877">
        <w:rPr>
          <w:lang w:eastAsia="zh-CN"/>
        </w:rPr>
        <w:t>meeting</w:t>
      </w:r>
      <w:r w:rsidR="00E930B6">
        <w:rPr>
          <w:lang w:eastAsia="zh-CN"/>
        </w:rPr>
        <w:t xml:space="preserve"> has considered the </w:t>
      </w:r>
      <w:r w:rsidR="00106877">
        <w:rPr>
          <w:lang w:eastAsia="zh-CN"/>
        </w:rPr>
        <w:t xml:space="preserve">request of the </w:t>
      </w:r>
      <w:r w:rsidR="00A6226A">
        <w:rPr>
          <w:lang w:eastAsia="zh-CN"/>
        </w:rPr>
        <w:t xml:space="preserve">3GPP and has provided a response to this LS. In this response the LS has indicated a preference for option B1 </w:t>
      </w:r>
      <w:r w:rsidR="007955F0">
        <w:rPr>
          <w:lang w:eastAsia="zh-CN"/>
        </w:rPr>
        <w:t>(full</w:t>
      </w:r>
      <w:r w:rsidR="00CA6AE6">
        <w:rPr>
          <w:lang w:eastAsia="zh-CN"/>
        </w:rPr>
        <w:t xml:space="preserve"> band) </w:t>
      </w:r>
      <w:r w:rsidR="00A6226A">
        <w:rPr>
          <w:lang w:eastAsia="zh-CN"/>
        </w:rPr>
        <w:t>and has also requested for the work to begin immediately with a view to completion by Dec 2022</w:t>
      </w:r>
      <w:r w:rsidR="00AD0214">
        <w:rPr>
          <w:lang w:eastAsia="zh-CN"/>
        </w:rPr>
        <w:t xml:space="preserve">. </w:t>
      </w:r>
      <w:r w:rsidR="007955F0">
        <w:rPr>
          <w:lang w:eastAsia="zh-CN"/>
        </w:rPr>
        <w:t>Additionally,</w:t>
      </w:r>
      <w:r w:rsidR="00AD0214">
        <w:rPr>
          <w:lang w:eastAsia="zh-CN"/>
        </w:rPr>
        <w:t xml:space="preserve"> the answers to the regulatory questions sought by the 3GPP have </w:t>
      </w:r>
      <w:r w:rsidR="00FC1C7F">
        <w:rPr>
          <w:lang w:eastAsia="zh-CN"/>
        </w:rPr>
        <w:t xml:space="preserve">now </w:t>
      </w:r>
      <w:r w:rsidR="00AD0214">
        <w:rPr>
          <w:lang w:eastAsia="zh-CN"/>
        </w:rPr>
        <w:t>been provided</w:t>
      </w:r>
      <w:r w:rsidR="00FC1C7F">
        <w:rPr>
          <w:lang w:eastAsia="zh-CN"/>
        </w:rPr>
        <w:t xml:space="preserve"> via a </w:t>
      </w:r>
      <w:proofErr w:type="gramStart"/>
      <w:r w:rsidR="00FC1C7F">
        <w:rPr>
          <w:lang w:eastAsia="zh-CN"/>
        </w:rPr>
        <w:t>reply</w:t>
      </w:r>
      <w:proofErr w:type="gramEnd"/>
      <w:r w:rsidR="00FC1C7F">
        <w:rPr>
          <w:lang w:eastAsia="zh-CN"/>
        </w:rPr>
        <w:t xml:space="preserve"> LS</w:t>
      </w:r>
      <w:r w:rsidR="006A11D7">
        <w:rPr>
          <w:lang w:eastAsia="zh-CN"/>
        </w:rPr>
        <w:t xml:space="preserve"> RP 221045</w:t>
      </w:r>
      <w:r w:rsidR="0061256D">
        <w:rPr>
          <w:lang w:eastAsia="zh-CN"/>
        </w:rPr>
        <w:t>.</w:t>
      </w:r>
    </w:p>
    <w:p w14:paraId="5B5EF517" w14:textId="78CFAF1A" w:rsidR="00CA6AE6" w:rsidRDefault="009B65BC" w:rsidP="009B65BC">
      <w:r>
        <w:t xml:space="preserve">The band plan for </w:t>
      </w:r>
      <w:r w:rsidR="00AD0214">
        <w:t xml:space="preserve">the </w:t>
      </w:r>
      <w:r w:rsidR="00CA6AE6">
        <w:t>o</w:t>
      </w:r>
      <w:r w:rsidRPr="00C463E6">
        <w:t xml:space="preserve">ption B1 </w:t>
      </w:r>
      <w:r w:rsidR="00CA6AE6">
        <w:t>that has a single duplexe</w:t>
      </w:r>
      <w:r w:rsidR="002619F2">
        <w:t xml:space="preserve">r or </w:t>
      </w:r>
      <w:r w:rsidR="00CA6AE6">
        <w:t>full band- is shown in Table 1 below.</w:t>
      </w:r>
    </w:p>
    <w:p w14:paraId="1480FA53" w14:textId="77777777" w:rsidR="009B65BC" w:rsidRDefault="009B65BC" w:rsidP="009B65BC">
      <w:r>
        <w:t>The Tx-Rx is "reverse-duplex"; in other words, the downlink frequency band is below the duplex gap while the uplink frequency band is above the duplex gap. This arrangement is opposite to conventional notation; however, for this band, it provides the benefit of aligning the uplink band adjacent to 3GPP band 28 thereby minimizing interference conditions at the 703 MHz boundary.</w:t>
      </w:r>
    </w:p>
    <w:p w14:paraId="330FFE52" w14:textId="77777777" w:rsidR="009B65BC" w:rsidRDefault="009B65BC" w:rsidP="009B65BC">
      <w:pPr>
        <w:pStyle w:val="TH"/>
      </w:pPr>
      <w:bookmarkStart w:id="2" w:name="_Hlk71023975"/>
      <w:bookmarkStart w:id="3" w:name="_Hlk81810977"/>
      <w:r>
        <w:t>Table 1: NR operating band (option B1)</w:t>
      </w:r>
    </w:p>
    <w:tbl>
      <w:tblPr>
        <w:tblW w:w="76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1226"/>
        <w:gridCol w:w="517"/>
        <w:gridCol w:w="1174"/>
        <w:gridCol w:w="1242"/>
        <w:gridCol w:w="317"/>
        <w:gridCol w:w="1200"/>
        <w:gridCol w:w="906"/>
      </w:tblGrid>
      <w:tr w:rsidR="009B65BC" w14:paraId="7E48E833" w14:textId="77777777" w:rsidTr="00976693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6429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409B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2744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34F1" w14:textId="77777777" w:rsidR="009B65BC" w:rsidRDefault="009B65BC" w:rsidP="0097669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9B65BC" w14:paraId="297F81DD" w14:textId="77777777" w:rsidTr="00976693">
        <w:trPr>
          <w:jc w:val="center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E6E2" w14:textId="77777777" w:rsidR="009B65BC" w:rsidRDefault="009B65BC" w:rsidP="0097669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5DC5" w14:textId="77777777" w:rsidR="009B65BC" w:rsidRDefault="009B65BC" w:rsidP="00976693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1718" w14:textId="77777777" w:rsidR="009B65BC" w:rsidRDefault="009B65BC" w:rsidP="00976693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ED53" w14:textId="77777777" w:rsidR="009B65BC" w:rsidRDefault="009B65BC" w:rsidP="0097669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9B65BC" w14:paraId="5DE065F0" w14:textId="77777777" w:rsidTr="00976693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C6AA" w14:textId="30C99C64" w:rsidR="009B65BC" w:rsidRDefault="009B65BC" w:rsidP="00976693">
            <w:pPr>
              <w:pStyle w:val="TAC"/>
              <w:rPr>
                <w:rFonts w:cs="Arial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C33742" w14:textId="77777777" w:rsidR="009B65BC" w:rsidRDefault="009B65BC" w:rsidP="0097669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2BAE19" w14:textId="77777777" w:rsidR="009B65BC" w:rsidRDefault="009B65BC" w:rsidP="00976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EE18" w14:textId="77777777" w:rsidR="009B65BC" w:rsidRDefault="009B65BC" w:rsidP="009766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34CFAF" w14:textId="77777777" w:rsidR="009B65BC" w:rsidRDefault="009B65BC" w:rsidP="0097669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10328F" w14:textId="77777777" w:rsidR="009B65BC" w:rsidRDefault="009B65BC" w:rsidP="00976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6473" w14:textId="77777777" w:rsidR="009B65BC" w:rsidRDefault="009B65BC" w:rsidP="009766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7B13" w14:textId="77777777" w:rsidR="009B65BC" w:rsidRDefault="009B65BC" w:rsidP="00976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bookmarkEnd w:id="2"/>
    </w:tbl>
    <w:p w14:paraId="04B38075" w14:textId="77777777" w:rsidR="009B65BC" w:rsidRDefault="009B65BC" w:rsidP="009B65BC"/>
    <w:bookmarkEnd w:id="3"/>
    <w:p w14:paraId="2748884A" w14:textId="13AD9C56" w:rsidR="00F235E2" w:rsidRDefault="00050C92" w:rsidP="0003712A">
      <w:pPr>
        <w:jc w:val="both"/>
        <w:rPr>
          <w:lang w:eastAsia="zh-CN"/>
        </w:rPr>
      </w:pPr>
      <w:r>
        <w:rPr>
          <w:lang w:eastAsia="zh-CN"/>
        </w:rPr>
        <w:t>Accordingly, t</w:t>
      </w:r>
      <w:r w:rsidR="00C27F65">
        <w:rPr>
          <w:lang w:eastAsia="zh-CN"/>
        </w:rPr>
        <w:t xml:space="preserve">he </w:t>
      </w:r>
      <w:r w:rsidR="00C42130">
        <w:rPr>
          <w:lang w:eastAsia="zh-CN"/>
        </w:rPr>
        <w:t xml:space="preserve">companies listed here request 3GPP to </w:t>
      </w:r>
      <w:r w:rsidR="00EF5046">
        <w:rPr>
          <w:lang w:eastAsia="zh-CN"/>
        </w:rPr>
        <w:t>start normative</w:t>
      </w:r>
      <w:r w:rsidR="00C42130">
        <w:rPr>
          <w:lang w:eastAsia="zh-CN"/>
        </w:rPr>
        <w:t xml:space="preserve"> work on </w:t>
      </w:r>
      <w:r w:rsidR="00F235E2">
        <w:rPr>
          <w:lang w:eastAsia="zh-CN"/>
        </w:rPr>
        <w:t>the following option</w:t>
      </w:r>
      <w:r w:rsidR="00EE2745">
        <w:rPr>
          <w:lang w:eastAsia="zh-CN"/>
        </w:rPr>
        <w:t>.</w:t>
      </w:r>
      <w:r w:rsidR="00C42130">
        <w:rPr>
          <w:lang w:eastAsia="zh-CN"/>
        </w:rPr>
        <w:t xml:space="preserve"> </w:t>
      </w:r>
    </w:p>
    <w:p w14:paraId="49D7CA6C" w14:textId="74BA5E37" w:rsidR="00F235E2" w:rsidRDefault="00F235E2" w:rsidP="00F235E2">
      <w:pPr>
        <w:numPr>
          <w:ilvl w:val="0"/>
          <w:numId w:val="13"/>
        </w:numPr>
        <w:jc w:val="both"/>
        <w:rPr>
          <w:lang w:eastAsia="zh-CN"/>
        </w:rPr>
      </w:pPr>
      <w:r>
        <w:rPr>
          <w:lang w:eastAsia="zh-CN"/>
        </w:rPr>
        <w:t xml:space="preserve">Option B1 with a single duplexer </w:t>
      </w:r>
    </w:p>
    <w:p w14:paraId="0C06EC11" w14:textId="75733A2A" w:rsidR="002C10E1" w:rsidRDefault="002C10E1" w:rsidP="0003712A">
      <w:pPr>
        <w:jc w:val="both"/>
        <w:rPr>
          <w:lang w:eastAsia="zh-CN"/>
        </w:rPr>
      </w:pPr>
      <w:r>
        <w:rPr>
          <w:lang w:eastAsia="zh-CN"/>
        </w:rPr>
        <w:t>.</w:t>
      </w:r>
    </w:p>
    <w:p w14:paraId="10C7BF32" w14:textId="77777777" w:rsidR="003D32EA" w:rsidRDefault="003D32EA" w:rsidP="003D32EA">
      <w:pPr>
        <w:pStyle w:val="Heading2"/>
      </w:pPr>
      <w:r>
        <w:t>4</w:t>
      </w:r>
      <w:r>
        <w:tab/>
        <w:t>Objective</w:t>
      </w:r>
    </w:p>
    <w:p w14:paraId="59FEA306" w14:textId="77777777" w:rsidR="003D32EA" w:rsidRPr="004E3261" w:rsidRDefault="003D32EA" w:rsidP="003D32E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8C1106C" w14:textId="7CEDD40C" w:rsidR="00FA0770" w:rsidRPr="000248C6" w:rsidRDefault="00FA0770" w:rsidP="00FA0770">
      <w:pPr>
        <w:ind w:right="-99"/>
      </w:pPr>
      <w:r>
        <w:t xml:space="preserve">The purpose of </w:t>
      </w:r>
      <w:r w:rsidRPr="000248C6">
        <w:t xml:space="preserve">this </w:t>
      </w:r>
      <w:r w:rsidR="00274B14" w:rsidRPr="000248C6">
        <w:t>work item</w:t>
      </w:r>
      <w:r w:rsidRPr="000248C6">
        <w:t xml:space="preserve"> is to:</w:t>
      </w:r>
    </w:p>
    <w:p w14:paraId="21346D8A" w14:textId="511C86B4" w:rsidR="00FA4C27" w:rsidRPr="000248C6" w:rsidRDefault="00FA4C27" w:rsidP="00FA4C27">
      <w:pPr>
        <w:numPr>
          <w:ilvl w:val="0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 xml:space="preserve">Specify a new NR FDD operating band to include band numbering and core requirements to operate in APT region by considering that: </w:t>
      </w:r>
    </w:p>
    <w:p w14:paraId="4BC5EBAA" w14:textId="77777777" w:rsidR="0061256D" w:rsidRDefault="00FA4C27" w:rsidP="0061256D">
      <w:pPr>
        <w:numPr>
          <w:ilvl w:val="1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>UE transmit: 663 - 703 MHz, BS transmit: 612 MHz – 652 MHz,</w:t>
      </w:r>
    </w:p>
    <w:p w14:paraId="6D1E259B" w14:textId="75E0CA83" w:rsidR="008F784E" w:rsidRPr="008F784E" w:rsidRDefault="008F784E" w:rsidP="0061256D">
      <w:pPr>
        <w:numPr>
          <w:ilvl w:val="1"/>
          <w:numId w:val="15"/>
        </w:numPr>
        <w:spacing w:after="0"/>
        <w:rPr>
          <w:bCs/>
          <w:lang w:eastAsia="ja-JP"/>
        </w:rPr>
      </w:pPr>
      <w:r>
        <w:rPr>
          <w:bCs/>
          <w:lang w:eastAsia="ja-JP"/>
        </w:rPr>
        <w:t>UL channel bandwidth is limited to 20 MHz to limit the MSD as was the case with n 71</w:t>
      </w:r>
    </w:p>
    <w:p w14:paraId="05865640" w14:textId="77777777" w:rsidR="00FA4C27" w:rsidRPr="000248C6" w:rsidRDefault="00FA4C27" w:rsidP="00FA4C27">
      <w:pPr>
        <w:numPr>
          <w:ilvl w:val="1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>The use of UE power class 3 (23dBm).</w:t>
      </w:r>
    </w:p>
    <w:p w14:paraId="0DA79385" w14:textId="37FCCC44" w:rsidR="00FA4C27" w:rsidRPr="000248C6" w:rsidRDefault="00FA4C27" w:rsidP="00FA4C27">
      <w:pPr>
        <w:numPr>
          <w:ilvl w:val="1"/>
          <w:numId w:val="15"/>
        </w:numPr>
        <w:spacing w:after="0"/>
        <w:rPr>
          <w:bCs/>
          <w:lang w:eastAsia="ja-JP"/>
        </w:rPr>
      </w:pPr>
      <w:r w:rsidRPr="000248C6">
        <w:rPr>
          <w:bCs/>
          <w:lang w:eastAsia="ja-JP"/>
        </w:rPr>
        <w:t>To support the following channel bandwidths and SCS as in the table</w:t>
      </w:r>
      <w:r w:rsidR="0061256D">
        <w:rPr>
          <w:bCs/>
          <w:lang w:eastAsia="ja-JP"/>
        </w:rPr>
        <w:t xml:space="preserve"> 1 </w:t>
      </w:r>
      <w:r w:rsidR="0061256D" w:rsidRPr="000248C6">
        <w:rPr>
          <w:bCs/>
          <w:lang w:eastAsia="ja-JP"/>
        </w:rPr>
        <w:t>below</w:t>
      </w:r>
      <w:r w:rsidRPr="000248C6">
        <w:rPr>
          <w:bCs/>
          <w:lang w:eastAsia="ja-JP"/>
        </w:rPr>
        <w:t xml:space="preserve">: </w:t>
      </w:r>
    </w:p>
    <w:p w14:paraId="2C5674F9" w14:textId="77777777" w:rsidR="000248C6" w:rsidRPr="000248C6" w:rsidRDefault="000248C6" w:rsidP="00EC708E">
      <w:pPr>
        <w:spacing w:after="0"/>
        <w:ind w:left="840"/>
        <w:rPr>
          <w:bCs/>
          <w:lang w:eastAsia="ja-JP"/>
        </w:rPr>
      </w:pPr>
    </w:p>
    <w:tbl>
      <w:tblPr>
        <w:tblW w:w="6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709"/>
        <w:gridCol w:w="713"/>
        <w:gridCol w:w="709"/>
        <w:gridCol w:w="567"/>
        <w:gridCol w:w="709"/>
        <w:gridCol w:w="708"/>
        <w:gridCol w:w="716"/>
      </w:tblGrid>
      <w:tr w:rsidR="000248C6" w:rsidRPr="000248C6" w14:paraId="3CD3B404" w14:textId="77777777" w:rsidTr="003648F4">
        <w:trPr>
          <w:cantSplit/>
          <w:tblHeader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3F7BB099" w14:textId="77777777" w:rsidR="000248C6" w:rsidRPr="000248C6" w:rsidRDefault="000248C6" w:rsidP="003648F4">
            <w:pPr>
              <w:pStyle w:val="TAH"/>
            </w:pPr>
            <w:r w:rsidRPr="000248C6">
              <w:t>SCS</w:t>
            </w:r>
            <w:r w:rsidRPr="000248C6">
              <w:rPr>
                <w:rFonts w:eastAsia="Yu Mincho" w:hint="eastAsia"/>
                <w:lang w:eastAsia="zh-CN"/>
              </w:rPr>
              <w:t xml:space="preserve"> </w:t>
            </w:r>
            <w:r w:rsidRPr="000248C6">
              <w:rPr>
                <w:rFonts w:eastAsia="Yu Mincho"/>
                <w:lang w:eastAsia="zh-CN"/>
              </w:rPr>
              <w:t>(</w:t>
            </w:r>
            <w:r w:rsidRPr="000248C6">
              <w:t>kHz)</w:t>
            </w:r>
          </w:p>
        </w:tc>
        <w:tc>
          <w:tcPr>
            <w:tcW w:w="5540" w:type="dxa"/>
            <w:gridSpan w:val="8"/>
            <w:shd w:val="clear" w:color="auto" w:fill="auto"/>
          </w:tcPr>
          <w:p w14:paraId="0732A43F" w14:textId="77777777" w:rsidR="000248C6" w:rsidRPr="000248C6" w:rsidRDefault="000248C6" w:rsidP="003648F4">
            <w:pPr>
              <w:pStyle w:val="TAH"/>
            </w:pPr>
            <w:r w:rsidRPr="000248C6">
              <w:rPr>
                <w:i/>
              </w:rPr>
              <w:t xml:space="preserve">channel bandwidth </w:t>
            </w:r>
            <w:r w:rsidRPr="000248C6">
              <w:t>(MHz)</w:t>
            </w:r>
          </w:p>
        </w:tc>
      </w:tr>
      <w:tr w:rsidR="0061256D" w:rsidRPr="005B4DD5" w14:paraId="20764889" w14:textId="77777777" w:rsidTr="003648F4">
        <w:trPr>
          <w:gridAfter w:val="1"/>
          <w:wAfter w:w="716" w:type="dxa"/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0ADE0F6" w14:textId="77777777" w:rsidR="0061256D" w:rsidRPr="000248C6" w:rsidRDefault="0061256D" w:rsidP="003648F4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</w:tcPr>
          <w:p w14:paraId="499BF93C" w14:textId="77777777" w:rsidR="0061256D" w:rsidRPr="000248C6" w:rsidRDefault="0061256D" w:rsidP="003648F4">
            <w:pPr>
              <w:pStyle w:val="TAC"/>
              <w:rPr>
                <w:rFonts w:eastAsia="Yu Mincho"/>
              </w:rPr>
            </w:pPr>
            <w:r w:rsidRPr="000248C6"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B551A7" w14:textId="77777777" w:rsidR="0061256D" w:rsidRPr="000248C6" w:rsidRDefault="0061256D" w:rsidP="003648F4">
            <w:pPr>
              <w:pStyle w:val="TAC"/>
              <w:rPr>
                <w:rFonts w:eastAsia="Yu Mincho"/>
              </w:rPr>
            </w:pPr>
            <w:r w:rsidRPr="000248C6"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A0A7238" w14:textId="77777777" w:rsidR="0061256D" w:rsidRPr="000248C6" w:rsidRDefault="0061256D" w:rsidP="003648F4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CCC69B" w14:textId="77777777" w:rsidR="0061256D" w:rsidRPr="000248C6" w:rsidRDefault="0061256D" w:rsidP="003648F4">
            <w:pPr>
              <w:pStyle w:val="TAC"/>
              <w:rPr>
                <w:rFonts w:eastAsia="Yu Mincho"/>
              </w:rPr>
            </w:pPr>
            <w:r w:rsidRPr="000248C6">
              <w:t>20</w:t>
            </w:r>
          </w:p>
        </w:tc>
        <w:tc>
          <w:tcPr>
            <w:tcW w:w="567" w:type="dxa"/>
            <w:shd w:val="clear" w:color="auto" w:fill="auto"/>
          </w:tcPr>
          <w:p w14:paraId="23EBF03E" w14:textId="77777777" w:rsidR="0061256D" w:rsidRPr="000248C6" w:rsidRDefault="0061256D" w:rsidP="003648F4">
            <w:pPr>
              <w:pStyle w:val="TAC"/>
              <w:rPr>
                <w:rFonts w:eastAsia="Yu Mincho"/>
              </w:rPr>
            </w:pPr>
            <w:r w:rsidRPr="000248C6">
              <w:t>25</w:t>
            </w:r>
          </w:p>
        </w:tc>
        <w:tc>
          <w:tcPr>
            <w:tcW w:w="709" w:type="dxa"/>
            <w:shd w:val="clear" w:color="auto" w:fill="auto"/>
          </w:tcPr>
          <w:p w14:paraId="2D6C3C63" w14:textId="77777777" w:rsidR="0061256D" w:rsidRPr="000248C6" w:rsidRDefault="0061256D" w:rsidP="003648F4">
            <w:pPr>
              <w:pStyle w:val="TAC"/>
              <w:rPr>
                <w:rFonts w:eastAsia="Yu Mincho"/>
              </w:rPr>
            </w:pPr>
            <w:r w:rsidRPr="000248C6">
              <w:t>30</w:t>
            </w:r>
          </w:p>
        </w:tc>
        <w:tc>
          <w:tcPr>
            <w:tcW w:w="708" w:type="dxa"/>
            <w:shd w:val="clear" w:color="auto" w:fill="auto"/>
          </w:tcPr>
          <w:p w14:paraId="2C556ED8" w14:textId="77777777" w:rsidR="0061256D" w:rsidRPr="000248C6" w:rsidRDefault="0061256D" w:rsidP="003648F4">
            <w:pPr>
              <w:pStyle w:val="TAC"/>
            </w:pPr>
            <w:r w:rsidRPr="000248C6">
              <w:t>35</w:t>
            </w:r>
          </w:p>
        </w:tc>
      </w:tr>
      <w:tr w:rsidR="0061256D" w:rsidRPr="005B4DD5" w14:paraId="21FC5E36" w14:textId="77777777" w:rsidTr="003648F4">
        <w:trPr>
          <w:gridAfter w:val="1"/>
          <w:wAfter w:w="716" w:type="dxa"/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74C9638B" w14:textId="77777777" w:rsidR="0061256D" w:rsidRPr="005B4DD5" w:rsidRDefault="0061256D" w:rsidP="003648F4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709" w:type="dxa"/>
            <w:shd w:val="clear" w:color="auto" w:fill="auto"/>
          </w:tcPr>
          <w:p w14:paraId="6CFCB90A" w14:textId="77777777" w:rsidR="0061256D" w:rsidRPr="005B4DD5" w:rsidRDefault="0061256D" w:rsidP="003648F4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</w:tcPr>
          <w:p w14:paraId="3653A40D" w14:textId="77777777" w:rsidR="0061256D" w:rsidRPr="005B4DD5" w:rsidRDefault="0061256D" w:rsidP="003648F4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1C96475" w14:textId="77777777" w:rsidR="0061256D" w:rsidRPr="005B4DD5" w:rsidRDefault="0061256D" w:rsidP="003648F4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1FBF42" w14:textId="77777777" w:rsidR="0061256D" w:rsidRPr="005B4DD5" w:rsidRDefault="0061256D" w:rsidP="003648F4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67" w:type="dxa"/>
            <w:shd w:val="clear" w:color="auto" w:fill="auto"/>
          </w:tcPr>
          <w:p w14:paraId="6AF93040" w14:textId="77777777" w:rsidR="0061256D" w:rsidRPr="005B4DD5" w:rsidRDefault="0061256D" w:rsidP="003648F4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 w14:paraId="74BCE8F4" w14:textId="77777777" w:rsidR="0061256D" w:rsidRPr="005B4DD5" w:rsidRDefault="0061256D" w:rsidP="003648F4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708" w:type="dxa"/>
            <w:shd w:val="clear" w:color="auto" w:fill="auto"/>
          </w:tcPr>
          <w:p w14:paraId="0E41D374" w14:textId="77777777" w:rsidR="0061256D" w:rsidRDefault="0061256D" w:rsidP="003648F4">
            <w:pPr>
              <w:pStyle w:val="TAC"/>
            </w:pPr>
            <w:r>
              <w:t>35</w:t>
            </w:r>
          </w:p>
        </w:tc>
      </w:tr>
    </w:tbl>
    <w:p w14:paraId="058A2EDC" w14:textId="77777777" w:rsidR="00FA4C27" w:rsidRDefault="00FA4C27" w:rsidP="00FA0770">
      <w:pPr>
        <w:ind w:right="-99"/>
      </w:pPr>
    </w:p>
    <w:p w14:paraId="00E52F02" w14:textId="760991A4" w:rsidR="00A171F0" w:rsidRDefault="00B70527" w:rsidP="0061256D">
      <w:pPr>
        <w:pStyle w:val="ListParagraph"/>
        <w:numPr>
          <w:ilvl w:val="0"/>
          <w:numId w:val="16"/>
        </w:numPr>
        <w:ind w:right="-99"/>
      </w:pPr>
      <w:r>
        <w:lastRenderedPageBreak/>
        <w:t xml:space="preserve">Develop a technical specification for the APT 600 </w:t>
      </w:r>
      <w:r w:rsidR="007176B9">
        <w:t xml:space="preserve">MHz </w:t>
      </w:r>
      <w:r>
        <w:t xml:space="preserve">band </w:t>
      </w:r>
      <w:r w:rsidR="00C27F65">
        <w:t>for option B1</w:t>
      </w:r>
      <w:r w:rsidR="005B2F5F">
        <w:t xml:space="preserve"> </w:t>
      </w:r>
      <w:r w:rsidR="00A7455A">
        <w:t xml:space="preserve">(as defined in table 1) </w:t>
      </w:r>
      <w:r w:rsidR="005B2F5F">
        <w:t xml:space="preserve">for the APT </w:t>
      </w:r>
      <w:r w:rsidR="00A7455A">
        <w:t xml:space="preserve">region </w:t>
      </w:r>
      <w:r w:rsidR="005B2F5F">
        <w:t xml:space="preserve">600 </w:t>
      </w:r>
      <w:r w:rsidR="00D771BB">
        <w:t xml:space="preserve">MHz </w:t>
      </w:r>
      <w:r w:rsidR="005B2F5F">
        <w:t>band</w:t>
      </w:r>
      <w:r w:rsidR="00C27F65">
        <w:t xml:space="preserve"> </w:t>
      </w:r>
      <w:r w:rsidR="00A171F0">
        <w:t>with a view to</w:t>
      </w:r>
      <w:r w:rsidR="008454D9">
        <w:t xml:space="preserve"> developing the normative text on:</w:t>
      </w:r>
    </w:p>
    <w:p w14:paraId="73491812" w14:textId="6E37AF67" w:rsidR="00A171F0" w:rsidRDefault="00A171F0" w:rsidP="00A171F0">
      <w:pPr>
        <w:numPr>
          <w:ilvl w:val="0"/>
          <w:numId w:val="13"/>
        </w:numPr>
        <w:ind w:right="-99"/>
      </w:pPr>
      <w:r>
        <w:t>Operating band, channel bandwidth and system parameters</w:t>
      </w:r>
      <w:r w:rsidR="0061256D">
        <w:t>- see table 1</w:t>
      </w:r>
    </w:p>
    <w:p w14:paraId="14EB1FF5" w14:textId="77777777" w:rsidR="00FB2BAF" w:rsidRDefault="00FB2BAF" w:rsidP="00FB2BAF">
      <w:pPr>
        <w:ind w:right="-99"/>
      </w:pPr>
    </w:p>
    <w:p w14:paraId="562D5B28" w14:textId="77777777" w:rsidR="00A171F0" w:rsidRDefault="00A171F0" w:rsidP="00A171F0">
      <w:pPr>
        <w:numPr>
          <w:ilvl w:val="0"/>
          <w:numId w:val="13"/>
        </w:numPr>
        <w:ind w:right="-99"/>
      </w:pPr>
      <w:r>
        <w:t xml:space="preserve">BS and UE RF core requirement </w:t>
      </w:r>
      <w:proofErr w:type="gramStart"/>
      <w:r>
        <w:t>taking into account</w:t>
      </w:r>
      <w:proofErr w:type="gramEnd"/>
      <w:r>
        <w:t xml:space="preserve"> potential coexistence issues</w:t>
      </w:r>
    </w:p>
    <w:p w14:paraId="250EF336" w14:textId="77777777" w:rsidR="00A171F0" w:rsidRDefault="00A171F0" w:rsidP="00A171F0">
      <w:pPr>
        <w:numPr>
          <w:ilvl w:val="0"/>
          <w:numId w:val="13"/>
        </w:numPr>
        <w:jc w:val="both"/>
        <w:rPr>
          <w:lang w:eastAsia="zh-CN"/>
        </w:rPr>
      </w:pPr>
      <w:r>
        <w:t>RRM requirement</w:t>
      </w:r>
    </w:p>
    <w:p w14:paraId="263F29DA" w14:textId="77777777" w:rsidR="003E7242" w:rsidRPr="00C045DA" w:rsidRDefault="003E7242" w:rsidP="002E0967">
      <w:pPr>
        <w:ind w:right="-99"/>
        <w:rPr>
          <w:bCs/>
        </w:rPr>
      </w:pPr>
    </w:p>
    <w:p w14:paraId="01A15929" w14:textId="77777777" w:rsidR="003D32EA" w:rsidRPr="004E3261" w:rsidRDefault="003D32EA" w:rsidP="003D32E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5E62953" w14:textId="77777777" w:rsidR="003D32EA" w:rsidRPr="00EE1AB4" w:rsidRDefault="003D32EA" w:rsidP="003D32E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CC2E2C" w14:textId="77777777" w:rsidR="003D32EA" w:rsidRPr="002C2D4A" w:rsidRDefault="003D32EA" w:rsidP="003D32EA">
      <w:pPr>
        <w:spacing w:after="0"/>
      </w:pPr>
    </w:p>
    <w:p w14:paraId="41A99C5C" w14:textId="77777777" w:rsidR="00E43A4B" w:rsidRPr="00272C80" w:rsidRDefault="00E43A4B" w:rsidP="00E43A4B">
      <w:pPr>
        <w:spacing w:after="0"/>
      </w:pPr>
      <w:r w:rsidRPr="00272C80">
        <w:t>The objectives are to define:</w:t>
      </w:r>
    </w:p>
    <w:p w14:paraId="14F7BD26" w14:textId="77777777" w:rsidR="00CD563C" w:rsidRDefault="00CD563C" w:rsidP="00CD563C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 w:line="256" w:lineRule="auto"/>
        <w:textAlignment w:val="auto"/>
      </w:pPr>
      <w:r>
        <w:t>Conformance requirements for BS</w:t>
      </w:r>
    </w:p>
    <w:p w14:paraId="7F2023DB" w14:textId="77777777" w:rsidR="00CD563C" w:rsidRDefault="00CD563C" w:rsidP="00CD563C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 w:line="256" w:lineRule="auto"/>
        <w:textAlignment w:val="auto"/>
      </w:pPr>
      <w:r>
        <w:t xml:space="preserve">UE </w:t>
      </w:r>
      <w:proofErr w:type="spellStart"/>
      <w:r>
        <w:t>demod</w:t>
      </w:r>
      <w:proofErr w:type="spellEnd"/>
      <w:r>
        <w:t xml:space="preserve"> requirement</w:t>
      </w:r>
    </w:p>
    <w:p w14:paraId="791404DE" w14:textId="77777777" w:rsidR="003D32EA" w:rsidRDefault="003D32EA" w:rsidP="003D32EA">
      <w:pPr>
        <w:spacing w:after="0"/>
      </w:pPr>
    </w:p>
    <w:p w14:paraId="100BA7A8" w14:textId="77777777" w:rsidR="003D32EA" w:rsidRDefault="003D32EA" w:rsidP="003D32EA">
      <w:pPr>
        <w:spacing w:after="0"/>
      </w:pPr>
    </w:p>
    <w:p w14:paraId="2A2BA296" w14:textId="77777777" w:rsidR="003D32EA" w:rsidRPr="002C2D4A" w:rsidRDefault="003D32EA" w:rsidP="003D32EA">
      <w:pPr>
        <w:spacing w:after="0"/>
      </w:pPr>
    </w:p>
    <w:p w14:paraId="67092410" w14:textId="77777777" w:rsidR="003D32EA" w:rsidRPr="004E3261" w:rsidRDefault="003D32EA" w:rsidP="003D32E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97644" w14:textId="77777777" w:rsidR="003D32EA" w:rsidRDefault="003D32EA" w:rsidP="003D32E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9FB0398" w14:textId="77777777" w:rsidR="003D32EA" w:rsidRDefault="003D32EA" w:rsidP="003D32E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C59F7B" w14:textId="77777777" w:rsidR="003D32EA" w:rsidRDefault="003D32EA" w:rsidP="003D32E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84138A" w14:textId="77777777" w:rsidR="003D32EA" w:rsidRPr="004E3261" w:rsidRDefault="003D32EA" w:rsidP="003D32E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EE77AA" w14:textId="77777777" w:rsidR="003D32EA" w:rsidRPr="000402D9" w:rsidRDefault="003D32EA" w:rsidP="003D32EA">
      <w:pPr>
        <w:spacing w:after="0"/>
      </w:pPr>
    </w:p>
    <w:p w14:paraId="21718921" w14:textId="77777777" w:rsidR="003D32EA" w:rsidRPr="00251D80" w:rsidRDefault="003D32EA" w:rsidP="003D32EA">
      <w:pPr>
        <w:rPr>
          <w:i/>
        </w:rPr>
      </w:pPr>
    </w:p>
    <w:p w14:paraId="1BA67EB2" w14:textId="77777777" w:rsidR="003D32EA" w:rsidRDefault="003D32EA" w:rsidP="003D32E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D32EA" w:rsidRPr="008D2D6E" w14:paraId="7824ADC9" w14:textId="77777777" w:rsidTr="008D2D6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5745FC" w14:textId="77777777" w:rsidR="003D32EA" w:rsidRPr="008D2D6E" w:rsidRDefault="003D32EA" w:rsidP="008D2D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D2D6E">
              <w:rPr>
                <w:b/>
                <w:sz w:val="16"/>
                <w:szCs w:val="16"/>
              </w:rPr>
              <w:t xml:space="preserve">New specifications </w:t>
            </w:r>
            <w:r w:rsidRPr="008D2D6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D32EA" w:rsidRPr="008D2D6E" w14:paraId="4B922708" w14:textId="77777777" w:rsidTr="008D2D6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2BDEAC" w14:textId="77777777" w:rsidR="003D32EA" w:rsidRPr="008D2D6E" w:rsidRDefault="003D32EA" w:rsidP="008D2D6E">
            <w:pPr>
              <w:spacing w:after="0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A40A1" w14:textId="77777777" w:rsidR="003D32EA" w:rsidRPr="008D2D6E" w:rsidRDefault="003D32EA" w:rsidP="008D2D6E">
            <w:pPr>
              <w:spacing w:after="0"/>
              <w:ind w:right="-99"/>
            </w:pPr>
            <w:r w:rsidRPr="008D2D6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5E39A8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69B59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D2D6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2A3CF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232D6A" w14:textId="77777777" w:rsidR="003D32EA" w:rsidRPr="008D2D6E" w:rsidRDefault="003D32EA" w:rsidP="008D2D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D2D6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D32EA" w:rsidRPr="008D2D6E" w14:paraId="4175CEA2" w14:textId="77777777" w:rsidTr="008D2D6E">
        <w:tc>
          <w:tcPr>
            <w:tcW w:w="1617" w:type="dxa"/>
          </w:tcPr>
          <w:p w14:paraId="40F02A7C" w14:textId="77777777" w:rsidR="003D32EA" w:rsidRPr="008D2D6E" w:rsidRDefault="00001CB4" w:rsidP="0074295B">
            <w:pPr>
              <w:spacing w:after="0"/>
              <w:rPr>
                <w:i/>
              </w:rPr>
            </w:pPr>
            <w:proofErr w:type="gramStart"/>
            <w:r>
              <w:rPr>
                <w:i/>
              </w:rPr>
              <w:t xml:space="preserve">Internal </w:t>
            </w:r>
            <w:r w:rsidR="003D32EA" w:rsidRPr="008D2D6E">
              <w:rPr>
                <w:i/>
              </w:rPr>
              <w:t xml:space="preserve"> TR</w:t>
            </w:r>
            <w:proofErr w:type="gramEnd"/>
          </w:p>
        </w:tc>
        <w:tc>
          <w:tcPr>
            <w:tcW w:w="1134" w:type="dxa"/>
          </w:tcPr>
          <w:p w14:paraId="589AA2F3" w14:textId="77777777" w:rsidR="003D32EA" w:rsidRPr="008D2D6E" w:rsidRDefault="0074295B" w:rsidP="008D2D6E">
            <w:pPr>
              <w:spacing w:after="0"/>
              <w:rPr>
                <w:i/>
              </w:rPr>
            </w:pPr>
            <w:r w:rsidRPr="008D2D6E">
              <w:rPr>
                <w:i/>
              </w:rPr>
              <w:t>38.xxx</w:t>
            </w:r>
          </w:p>
        </w:tc>
        <w:tc>
          <w:tcPr>
            <w:tcW w:w="2409" w:type="dxa"/>
          </w:tcPr>
          <w:p w14:paraId="3F6A1E31" w14:textId="69208B9D" w:rsidR="003D32EA" w:rsidRPr="008D2D6E" w:rsidRDefault="00A52784" w:rsidP="008D2D6E">
            <w:pPr>
              <w:spacing w:after="0"/>
              <w:rPr>
                <w:i/>
              </w:rPr>
            </w:pPr>
            <w:r>
              <w:t xml:space="preserve">APT 600 </w:t>
            </w:r>
            <w:r w:rsidR="0074295B" w:rsidRPr="008D2D6E">
              <w:t>MHz NR band</w:t>
            </w:r>
          </w:p>
        </w:tc>
        <w:tc>
          <w:tcPr>
            <w:tcW w:w="993" w:type="dxa"/>
          </w:tcPr>
          <w:p w14:paraId="65151670" w14:textId="5322E90E" w:rsidR="003D32EA" w:rsidRPr="008D2D6E" w:rsidRDefault="00F23255" w:rsidP="00F23255">
            <w:pPr>
              <w:spacing w:after="0"/>
              <w:rPr>
                <w:i/>
              </w:rPr>
            </w:pPr>
            <w:r w:rsidRPr="008D2D6E">
              <w:rPr>
                <w:i/>
              </w:rPr>
              <w:t>RAN#</w:t>
            </w:r>
            <w:r>
              <w:rPr>
                <w:i/>
              </w:rPr>
              <w:t>98</w:t>
            </w:r>
          </w:p>
        </w:tc>
        <w:tc>
          <w:tcPr>
            <w:tcW w:w="1074" w:type="dxa"/>
          </w:tcPr>
          <w:p w14:paraId="750AC251" w14:textId="2F3D3B9D" w:rsidR="003D32EA" w:rsidRPr="008D2D6E" w:rsidRDefault="00D45778" w:rsidP="008D2D6E">
            <w:pPr>
              <w:spacing w:after="0"/>
              <w:rPr>
                <w:i/>
              </w:rPr>
            </w:pPr>
            <w:r w:rsidRPr="008D2D6E">
              <w:rPr>
                <w:i/>
              </w:rPr>
              <w:t>RAN#</w:t>
            </w:r>
            <w:r w:rsidR="007D163F">
              <w:rPr>
                <w:i/>
              </w:rPr>
              <w:t>9</w:t>
            </w:r>
            <w:r w:rsidR="00632E33">
              <w:rPr>
                <w:i/>
              </w:rPr>
              <w:t>9</w:t>
            </w:r>
          </w:p>
        </w:tc>
        <w:tc>
          <w:tcPr>
            <w:tcW w:w="2186" w:type="dxa"/>
          </w:tcPr>
          <w:p w14:paraId="38CD9264" w14:textId="77777777" w:rsidR="003D32EA" w:rsidRPr="008D2D6E" w:rsidRDefault="003D32EA" w:rsidP="008D2D6E">
            <w:pPr>
              <w:spacing w:after="0"/>
              <w:rPr>
                <w:i/>
              </w:rPr>
            </w:pPr>
          </w:p>
        </w:tc>
      </w:tr>
    </w:tbl>
    <w:p w14:paraId="5F85018E" w14:textId="77777777" w:rsidR="003D32EA" w:rsidRDefault="003D32EA" w:rsidP="003D32EA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0C998339" w14:textId="77777777" w:rsidR="003D32EA" w:rsidRPr="004735AB" w:rsidRDefault="003D32EA" w:rsidP="003D32E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84BE4FD" w14:textId="77777777" w:rsidR="003D32EA" w:rsidRDefault="003D32EA" w:rsidP="003D32E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D32EA" w:rsidRPr="008D2D6E" w14:paraId="22DCE8C8" w14:textId="77777777" w:rsidTr="008D2D6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9CC276" w14:textId="77777777" w:rsidR="003D32EA" w:rsidRPr="008D2D6E" w:rsidRDefault="003D32EA" w:rsidP="008D2D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D2D6E">
              <w:rPr>
                <w:b/>
                <w:sz w:val="16"/>
                <w:szCs w:val="16"/>
              </w:rPr>
              <w:t xml:space="preserve">Impacted existing TS/TR </w:t>
            </w:r>
            <w:r w:rsidRPr="008D2D6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D32EA" w:rsidRPr="008D2D6E" w14:paraId="63C3F504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DB182D" w14:textId="77777777" w:rsidR="003D32EA" w:rsidRPr="008D2D6E" w:rsidRDefault="003D32EA" w:rsidP="008D2D6E">
            <w:pPr>
              <w:pStyle w:val="TAL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2FD1" w14:textId="77777777" w:rsidR="003D32EA" w:rsidRPr="008D2D6E" w:rsidRDefault="003D32EA" w:rsidP="008D2D6E">
            <w:pPr>
              <w:spacing w:after="0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D</w:t>
            </w:r>
            <w:r w:rsidRPr="008D2D6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64AFA" w14:textId="77777777" w:rsidR="003D32EA" w:rsidRPr="008D2D6E" w:rsidRDefault="003D32EA" w:rsidP="008D2D6E">
            <w:pPr>
              <w:pStyle w:val="TAL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741CC" w14:textId="77777777" w:rsidR="003D32EA" w:rsidRPr="008D2D6E" w:rsidRDefault="003D32EA" w:rsidP="008D2D6E">
            <w:pPr>
              <w:pStyle w:val="TAL"/>
              <w:ind w:right="-99"/>
              <w:rPr>
                <w:sz w:val="16"/>
                <w:szCs w:val="16"/>
              </w:rPr>
            </w:pPr>
            <w:r w:rsidRPr="008D2D6E">
              <w:rPr>
                <w:sz w:val="16"/>
                <w:szCs w:val="16"/>
              </w:rPr>
              <w:t>Remarks</w:t>
            </w:r>
          </w:p>
        </w:tc>
      </w:tr>
      <w:tr w:rsidR="007176B9" w:rsidRPr="008D2D6E" w14:paraId="2C9996C0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659" w14:textId="6DD6D8BF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F3C0" w14:textId="0C956EB0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A7C" w14:textId="5B24C54F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791F3D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9CD" w14:textId="1AFA777A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7176B9" w:rsidRPr="008D2D6E" w14:paraId="6763C161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986" w14:textId="725303EC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DEF" w14:textId="5CDBA993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6503" w14:textId="2CB24849" w:rsidR="007176B9" w:rsidRPr="00E43A4B" w:rsidRDefault="00A37FDB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791F3D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001A" w14:textId="15C651B3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7176B9" w:rsidRPr="008D2D6E" w14:paraId="3A6830C9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2DC" w14:textId="79BDBAE0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5AE7" w14:textId="32239541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269D" w14:textId="4E8BD12A" w:rsidR="007176B9" w:rsidRPr="00E43A4B" w:rsidRDefault="00A37FDB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791F3D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E94" w14:textId="7438F35A" w:rsidR="007176B9" w:rsidRPr="00E43A4B" w:rsidRDefault="007176B9" w:rsidP="007176B9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A37FDB" w:rsidRPr="008D2D6E" w14:paraId="7BD294A6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CE1" w14:textId="3D328240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DC4" w14:textId="21A7DB11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63B9" w14:textId="1E6E858C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 w:rsidR="00513951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A339" w14:textId="47DCADCB" w:rsidR="00A37FDB" w:rsidRPr="00E43A4B" w:rsidRDefault="00A37FDB" w:rsidP="00A37FDB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45A9DCCD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DF1" w14:textId="05EB0D06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38.141-</w:t>
            </w:r>
            <w:r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0FC2" w14:textId="77777777" w:rsidR="00F23255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4DBD627E" w14:textId="796E812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6199" w14:textId="1ECAC32B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504" w14:textId="63AE19D8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724B48D7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F8E" w14:textId="359B1CC1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45E1" w14:textId="6B3A8C3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CD23" w14:textId="11060D93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900E" w14:textId="572B3B63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F23255" w:rsidRPr="00A37FDB" w14:paraId="4DB3EAC5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EC39" w14:textId="1FCF0D7F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4F7" w14:textId="4021428A" w:rsidR="00F23255" w:rsidRPr="006453D7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val="es-US" w:eastAsia="ja-JP"/>
              </w:rPr>
            </w:pPr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 xml:space="preserve">E-UTRA; BS </w:t>
            </w:r>
            <w:proofErr w:type="spellStart"/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>conformance</w:t>
            </w:r>
            <w:proofErr w:type="spellEnd"/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 xml:space="preserve"> </w:t>
            </w:r>
            <w:proofErr w:type="spellStart"/>
            <w:r w:rsidRPr="006453D7">
              <w:rPr>
                <w:rFonts w:ascii="Arial" w:hAnsi="Arial"/>
                <w:sz w:val="16"/>
                <w:szCs w:val="16"/>
                <w:lang w:val="es-US" w:eastAsia="ja-JP"/>
              </w:rPr>
              <w:t>testing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6DC1" w14:textId="28791CA0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5D87" w14:textId="30921C55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310F0041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329" w14:textId="063FB11D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F4C" w14:textId="57028305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3E2AF1">
              <w:rPr>
                <w:rFonts w:ascii="Arial" w:hAnsi="Arial"/>
                <w:sz w:val="16"/>
                <w:szCs w:val="16"/>
                <w:lang w:val="en-US" w:eastAsia="ja-JP"/>
              </w:rPr>
              <w:t xml:space="preserve">E-UTRA, </w:t>
            </w:r>
            <w:proofErr w:type="gramStart"/>
            <w:r w:rsidRPr="003E2AF1">
              <w:rPr>
                <w:rFonts w:ascii="Arial" w:hAnsi="Arial"/>
                <w:sz w:val="16"/>
                <w:szCs w:val="16"/>
                <w:lang w:val="en-US" w:eastAsia="ja-JP"/>
              </w:rPr>
              <w:t>UTRA</w:t>
            </w:r>
            <w:proofErr w:type="gramEnd"/>
            <w:r w:rsidRPr="003E2AF1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and GSM/EDGE; Multi-Standard Radio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14F" w14:textId="494BEEC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2793" w14:textId="0C1721C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F23255" w:rsidRPr="008D2D6E" w14:paraId="25820173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8CE4" w14:textId="09E6EBF6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C10C" w14:textId="16693D5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3E2AF1">
              <w:rPr>
                <w:rFonts w:ascii="Arial" w:hAnsi="Arial"/>
                <w:sz w:val="16"/>
                <w:szCs w:val="16"/>
                <w:lang w:val="en-US" w:eastAsia="ja-JP"/>
              </w:rPr>
              <w:t xml:space="preserve">E-UTRA, </w:t>
            </w:r>
            <w:proofErr w:type="gramStart"/>
            <w:r w:rsidRPr="003E2AF1">
              <w:rPr>
                <w:rFonts w:ascii="Arial" w:hAnsi="Arial"/>
                <w:sz w:val="16"/>
                <w:szCs w:val="16"/>
                <w:lang w:val="en-US" w:eastAsia="ja-JP"/>
              </w:rPr>
              <w:t>UTRA</w:t>
            </w:r>
            <w:proofErr w:type="gramEnd"/>
            <w:r w:rsidRPr="003E2AF1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and GSM/EDGE; Multi-Standard Radio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85D" w14:textId="25C627D9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447" w14:textId="6E78A543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46933DCC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4B24" w14:textId="455211F2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6DE1" w14:textId="5E6238D8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DB8" w14:textId="3DF374FE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4C8" w14:textId="44EE45DB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F23255" w:rsidRPr="008D2D6E" w14:paraId="2EAAD339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9FBE" w14:textId="2D6B47DC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ED54" w14:textId="792BB04D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76EC" w14:textId="77D2B335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98B" w14:textId="03FACBB0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775D25B7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1C" w14:textId="5250A8FE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A37FDB">
              <w:rPr>
                <w:rFonts w:ascii="Arial" w:hAnsi="Arial" w:cs="Arial"/>
                <w:iCs/>
                <w:sz w:val="16"/>
                <w:szCs w:val="16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DAF8" w14:textId="1C176127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838" w14:textId="39C29888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</w:rPr>
              <w:t>RAN#9</w:t>
            </w: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404" w14:textId="010028A9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F23255" w:rsidRPr="008D2D6E" w14:paraId="0997F175" w14:textId="77777777" w:rsidTr="008D2D6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A139" w14:textId="77231BAE" w:rsidR="00F23255" w:rsidRPr="00A37FD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CF1C" w14:textId="11648FFA" w:rsidR="00F23255" w:rsidRDefault="00F23255" w:rsidP="00F2325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F43733">
              <w:rPr>
                <w:rFonts w:ascii="Arial" w:hAnsi="Arial"/>
                <w:sz w:val="16"/>
                <w:szCs w:val="16"/>
                <w:lang w:eastAsia="ja-JP"/>
              </w:rPr>
              <w:t>NR; User Equipment (UE) radio transmission and reception;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6959" w14:textId="611DC7FF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RAN#99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3EB2" w14:textId="709E2894" w:rsidR="00F23255" w:rsidRPr="00E43A4B" w:rsidRDefault="00F23255" w:rsidP="00F23255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</w:tbl>
    <w:p w14:paraId="1B38FF2C" w14:textId="77777777" w:rsidR="003D32EA" w:rsidRPr="004E3261" w:rsidRDefault="003D32EA" w:rsidP="003D32E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4A1F008" w14:textId="77777777" w:rsidR="003D32EA" w:rsidRDefault="003D32EA" w:rsidP="003D32EA"/>
    <w:p w14:paraId="038253D4" w14:textId="77777777" w:rsidR="003D32EA" w:rsidRDefault="003D32EA" w:rsidP="003D32EA">
      <w:pPr>
        <w:pStyle w:val="Heading2"/>
        <w:spacing w:before="0"/>
      </w:pPr>
      <w:r>
        <w:t>6</w:t>
      </w:r>
      <w:r>
        <w:tab/>
        <w:t>Work item Rapporteur(s)</w:t>
      </w:r>
    </w:p>
    <w:p w14:paraId="39D6954D" w14:textId="77777777" w:rsidR="003D32EA" w:rsidRDefault="003D32EA" w:rsidP="003D32EA">
      <w:pPr>
        <w:ind w:right="-99"/>
        <w:rPr>
          <w:i/>
        </w:rPr>
      </w:pPr>
      <w:r>
        <w:rPr>
          <w:i/>
        </w:rPr>
        <w:t xml:space="preserve"> </w:t>
      </w:r>
      <w:r w:rsidR="00636570">
        <w:rPr>
          <w:i/>
        </w:rPr>
        <w:t>Mansoor Shafi</w:t>
      </w:r>
      <w:r w:rsidRPr="00251D80">
        <w:rPr>
          <w:i/>
        </w:rPr>
        <w:t xml:space="preserve">, </w:t>
      </w:r>
      <w:r w:rsidR="00636570">
        <w:rPr>
          <w:i/>
        </w:rPr>
        <w:t xml:space="preserve">Spark NZ </w:t>
      </w:r>
      <w:proofErr w:type="gramStart"/>
      <w:r w:rsidR="00636570">
        <w:rPr>
          <w:i/>
        </w:rPr>
        <w:t>Ltd ,</w:t>
      </w:r>
      <w:proofErr w:type="gramEnd"/>
      <w:r w:rsidR="00636570">
        <w:rPr>
          <w:i/>
        </w:rPr>
        <w:t xml:space="preserve"> mansoor.shafi@spark.co.nz</w:t>
      </w:r>
      <w:r w:rsidRPr="00251D80">
        <w:rPr>
          <w:i/>
        </w:rPr>
        <w:t>,</w:t>
      </w:r>
    </w:p>
    <w:p w14:paraId="782A8808" w14:textId="77777777" w:rsidR="003D32EA" w:rsidRPr="00251D80" w:rsidRDefault="003D32EA" w:rsidP="003D32EA">
      <w:pPr>
        <w:ind w:right="-99"/>
        <w:rPr>
          <w:i/>
        </w:rPr>
      </w:pPr>
    </w:p>
    <w:p w14:paraId="12B18BAD" w14:textId="77777777" w:rsidR="003D32EA" w:rsidRDefault="003D32EA" w:rsidP="003D32EA">
      <w:pPr>
        <w:pStyle w:val="Heading2"/>
        <w:spacing w:before="0"/>
      </w:pPr>
      <w:r>
        <w:t>7</w:t>
      </w:r>
      <w:r>
        <w:tab/>
        <w:t>Work item leadership</w:t>
      </w:r>
    </w:p>
    <w:p w14:paraId="40482D8F" w14:textId="77777777" w:rsidR="003D32EA" w:rsidRPr="00FA0770" w:rsidRDefault="00FA0770" w:rsidP="00FA0770">
      <w:r>
        <w:t>RAN4</w:t>
      </w:r>
    </w:p>
    <w:p w14:paraId="2C08AC41" w14:textId="77777777" w:rsidR="003D32EA" w:rsidRPr="00557B2E" w:rsidRDefault="003D32EA" w:rsidP="003D32EA">
      <w:pPr>
        <w:spacing w:after="0"/>
        <w:ind w:left="1134" w:right="-96"/>
      </w:pPr>
    </w:p>
    <w:p w14:paraId="63C50344" w14:textId="77777777" w:rsidR="003D32EA" w:rsidRDefault="003D32EA" w:rsidP="003D32E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1B36C0" w14:textId="77777777" w:rsidR="003D32EA" w:rsidRDefault="0074295B" w:rsidP="0074295B">
      <w:r w:rsidRPr="0074295B">
        <w:rPr>
          <w:rFonts w:hint="eastAsia"/>
        </w:rPr>
        <w:t>N</w:t>
      </w:r>
      <w:r w:rsidRPr="0074295B">
        <w:t>one</w:t>
      </w:r>
    </w:p>
    <w:p w14:paraId="67101E91" w14:textId="77777777" w:rsidR="0074295B" w:rsidRPr="00EE1AB4" w:rsidRDefault="0074295B" w:rsidP="007429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0D76D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0719111" w14:textId="77777777" w:rsidR="0074295B" w:rsidRPr="0074295B" w:rsidRDefault="0074295B" w:rsidP="0074295B"/>
    <w:p w14:paraId="4FD724B2" w14:textId="77777777" w:rsidR="003D32EA" w:rsidRDefault="003D32EA" w:rsidP="003D32EA">
      <w:pPr>
        <w:pStyle w:val="Heading2"/>
        <w:spacing w:before="0"/>
      </w:pPr>
      <w:r>
        <w:t>9</w:t>
      </w:r>
      <w:r>
        <w:tab/>
        <w:t>Supporting Individual Members</w:t>
      </w:r>
    </w:p>
    <w:p w14:paraId="0BA7B3AF" w14:textId="77777777" w:rsidR="003D32EA" w:rsidRPr="00251D80" w:rsidRDefault="003D32EA" w:rsidP="003D32EA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</w:tblGrid>
      <w:tr w:rsidR="003D32EA" w:rsidRPr="008D2D6E" w14:paraId="4128146C" w14:textId="77777777" w:rsidTr="002B65B5">
        <w:trPr>
          <w:trHeight w:val="387"/>
          <w:jc w:val="center"/>
        </w:trPr>
        <w:tc>
          <w:tcPr>
            <w:tcW w:w="0" w:type="auto"/>
            <w:shd w:val="clear" w:color="auto" w:fill="E0E0E0"/>
          </w:tcPr>
          <w:p w14:paraId="3BA4ED15" w14:textId="77777777" w:rsidR="003D32EA" w:rsidRPr="008D2D6E" w:rsidRDefault="003D32EA" w:rsidP="008D2D6E">
            <w:pPr>
              <w:pStyle w:val="TAH"/>
            </w:pPr>
            <w:r w:rsidRPr="008D2D6E">
              <w:lastRenderedPageBreak/>
              <w:t>Supporting IM name</w:t>
            </w:r>
          </w:p>
        </w:tc>
      </w:tr>
      <w:tr w:rsidR="00FA0770" w:rsidRPr="008D2D6E" w14:paraId="6F0E04FF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9A44C40" w14:textId="77777777" w:rsidR="00FA0770" w:rsidRPr="008D2D6E" w:rsidRDefault="00FA0770" w:rsidP="00FA0770">
            <w:pPr>
              <w:pStyle w:val="TAL"/>
            </w:pPr>
            <w:r w:rsidRPr="008D2D6E">
              <w:t>Spark NZ Ltd</w:t>
            </w:r>
          </w:p>
        </w:tc>
      </w:tr>
      <w:tr w:rsidR="002B65B5" w:rsidRPr="008D2D6E" w14:paraId="17EE5FB4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13A0B938" w14:textId="50BB2BC2" w:rsidR="002B65B5" w:rsidRPr="008D2D6E" w:rsidRDefault="002B65B5" w:rsidP="00FA0770">
            <w:pPr>
              <w:pStyle w:val="TAL"/>
            </w:pPr>
            <w:r>
              <w:t>Apple</w:t>
            </w:r>
          </w:p>
        </w:tc>
      </w:tr>
      <w:tr w:rsidR="00FA0770" w:rsidRPr="008D2D6E" w14:paraId="18FB22E5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07E28B00" w14:textId="43AE34F6" w:rsidR="00FA0770" w:rsidRPr="008D2D6E" w:rsidRDefault="00FC2CCB" w:rsidP="00FA0770">
            <w:pPr>
              <w:pStyle w:val="TAL"/>
            </w:pPr>
            <w:r>
              <w:t>QUALCOMM</w:t>
            </w:r>
          </w:p>
        </w:tc>
      </w:tr>
      <w:tr w:rsidR="00CA3366" w:rsidRPr="008D2D6E" w14:paraId="0BF001D7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4F4457FA" w14:textId="2F0D2FEB" w:rsidR="00CA3366" w:rsidRDefault="00CA3366" w:rsidP="00FA0770">
            <w:pPr>
              <w:pStyle w:val="TAL"/>
            </w:pPr>
            <w:r>
              <w:t>Skyworks</w:t>
            </w:r>
            <w:r w:rsidR="008F784E">
              <w:t xml:space="preserve"> Solutions</w:t>
            </w:r>
            <w:r w:rsidR="003C1DAC">
              <w:t xml:space="preserve"> Inc</w:t>
            </w:r>
          </w:p>
        </w:tc>
      </w:tr>
      <w:tr w:rsidR="003D32EA" w:rsidRPr="008D2D6E" w14:paraId="304B7D6C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7115DE2" w14:textId="5628D80C" w:rsidR="003D32EA" w:rsidRPr="008D2D6E" w:rsidRDefault="00935F2F" w:rsidP="008D2D6E">
            <w:pPr>
              <w:pStyle w:val="TAL"/>
            </w:pPr>
            <w:r>
              <w:t>Huawei</w:t>
            </w:r>
          </w:p>
        </w:tc>
      </w:tr>
      <w:tr w:rsidR="00547347" w:rsidRPr="008D2D6E" w14:paraId="2930463D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5B17554D" w14:textId="7DE279B2" w:rsidR="00547347" w:rsidRDefault="00935F2F" w:rsidP="008D2D6E">
            <w:pPr>
              <w:pStyle w:val="TAL"/>
            </w:pPr>
            <w:proofErr w:type="spellStart"/>
            <w:r>
              <w:t>HiSilico</w:t>
            </w:r>
            <w:r w:rsidR="00E14503">
              <w:t>n</w:t>
            </w:r>
            <w:proofErr w:type="spellEnd"/>
          </w:p>
        </w:tc>
      </w:tr>
      <w:tr w:rsidR="003D32EA" w:rsidRPr="008D2D6E" w14:paraId="65F2001B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3C034EC7" w14:textId="3BFF9C97" w:rsidR="003D32EA" w:rsidRPr="008D2D6E" w:rsidRDefault="00F66144" w:rsidP="008D2D6E">
            <w:pPr>
              <w:pStyle w:val="TAL"/>
            </w:pPr>
            <w:r>
              <w:t>ZTE</w:t>
            </w:r>
          </w:p>
        </w:tc>
      </w:tr>
      <w:tr w:rsidR="003D32EA" w:rsidRPr="008D2D6E" w14:paraId="2C5C2886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0FFB0785" w14:textId="58014041" w:rsidR="003D32EA" w:rsidRPr="008D2D6E" w:rsidRDefault="002B65B5" w:rsidP="00223C85">
            <w:pPr>
              <w:pStyle w:val="TAL"/>
            </w:pPr>
            <w:r>
              <w:t>Nokia</w:t>
            </w:r>
          </w:p>
        </w:tc>
      </w:tr>
      <w:tr w:rsidR="008F784E" w:rsidRPr="008D2D6E" w14:paraId="7D645027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48B5B16C" w14:textId="7E931EA8" w:rsidR="008F784E" w:rsidRDefault="008F784E" w:rsidP="00223C85">
            <w:pPr>
              <w:pStyle w:val="TAL"/>
            </w:pPr>
            <w:r>
              <w:t>Xiaomi</w:t>
            </w:r>
          </w:p>
        </w:tc>
      </w:tr>
      <w:tr w:rsidR="008F784E" w:rsidRPr="008D2D6E" w14:paraId="7287BED0" w14:textId="77777777" w:rsidTr="008D2D6E">
        <w:trPr>
          <w:jc w:val="center"/>
        </w:trPr>
        <w:tc>
          <w:tcPr>
            <w:tcW w:w="0" w:type="auto"/>
            <w:shd w:val="clear" w:color="auto" w:fill="auto"/>
          </w:tcPr>
          <w:p w14:paraId="2AD96F18" w14:textId="43574154" w:rsidR="008F784E" w:rsidRDefault="008F784E" w:rsidP="00223C85">
            <w:pPr>
              <w:pStyle w:val="TAL"/>
            </w:pPr>
            <w:r>
              <w:t>Oppo</w:t>
            </w:r>
          </w:p>
        </w:tc>
      </w:tr>
    </w:tbl>
    <w:p w14:paraId="668B60CA" w14:textId="77777777" w:rsidR="003D32EA" w:rsidRDefault="003D32EA" w:rsidP="003D32EA"/>
    <w:p w14:paraId="0C0D037F" w14:textId="77777777" w:rsidR="003D32EA" w:rsidRPr="00641ED8" w:rsidRDefault="003D32EA" w:rsidP="003D32EA"/>
    <w:p w14:paraId="6A4BD801" w14:textId="77777777" w:rsidR="007508C2" w:rsidRDefault="007508C2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7AAA9964" w14:textId="77777777" w:rsidR="008A76FD" w:rsidRDefault="008A76FD" w:rsidP="001C5C86">
      <w:pPr>
        <w:pStyle w:val="FP"/>
        <w:ind w:right="-99"/>
        <w:jc w:val="right"/>
      </w:pPr>
    </w:p>
    <w:p w14:paraId="7DCB9B45" w14:textId="77777777"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7108F58" w14:textId="77777777"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157DE64" w14:textId="77777777"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14:paraId="42FB5761" w14:textId="77777777"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14:paraId="3F53EECB" w14:textId="77777777"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14:paraId="11FCB153" w14:textId="77777777"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262B6CE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14:paraId="6AFCE8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37529C1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0CF8CAE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7554D88F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304CE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7A77A085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A560AB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E53C9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42520BE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09E71DB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3982C47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68B7BDE7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BFD3B5B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31D8" w14:textId="77777777" w:rsidR="00E86103" w:rsidRDefault="00E86103">
      <w:r>
        <w:separator/>
      </w:r>
    </w:p>
  </w:endnote>
  <w:endnote w:type="continuationSeparator" w:id="0">
    <w:p w14:paraId="027532CC" w14:textId="77777777" w:rsidR="00E86103" w:rsidRDefault="00E8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7FE31" w14:textId="77777777" w:rsidR="00E86103" w:rsidRDefault="00E86103">
      <w:r>
        <w:separator/>
      </w:r>
    </w:p>
  </w:footnote>
  <w:footnote w:type="continuationSeparator" w:id="0">
    <w:p w14:paraId="0383CBD2" w14:textId="77777777" w:rsidR="00E86103" w:rsidRDefault="00E86103">
      <w:r>
        <w:continuationSeparator/>
      </w:r>
    </w:p>
  </w:footnote>
  <w:footnote w:id="1">
    <w:p w14:paraId="4E5EE04F" w14:textId="77777777" w:rsidR="0003712A" w:rsidRDefault="0003712A" w:rsidP="000371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784665">
          <w:rPr>
            <w:rStyle w:val="Hyperlink"/>
          </w:rPr>
          <w:t>https://gsacom.com/paper/gsa-apt700-global-status-regulatory-deployments-devices/</w:t>
        </w:r>
      </w:hyperlink>
    </w:p>
    <w:p w14:paraId="28D00B4C" w14:textId="77777777" w:rsidR="0003712A" w:rsidRPr="00B04AD2" w:rsidRDefault="0003712A" w:rsidP="00E65C8B">
      <w:pPr>
        <w:pStyle w:val="FootnoteText"/>
        <w:ind w:rightChars="305" w:right="61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698257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0560815">
    <w:abstractNumId w:val="11"/>
  </w:num>
  <w:num w:numId="3" w16cid:durableId="2079135841">
    <w:abstractNumId w:val="10"/>
  </w:num>
  <w:num w:numId="4" w16cid:durableId="1201741347">
    <w:abstractNumId w:val="3"/>
  </w:num>
  <w:num w:numId="5" w16cid:durableId="1783069480">
    <w:abstractNumId w:val="14"/>
  </w:num>
  <w:num w:numId="6" w16cid:durableId="598097517">
    <w:abstractNumId w:val="9"/>
  </w:num>
  <w:num w:numId="7" w16cid:durableId="1831629564">
    <w:abstractNumId w:val="6"/>
  </w:num>
  <w:num w:numId="8" w16cid:durableId="1263687297">
    <w:abstractNumId w:val="5"/>
  </w:num>
  <w:num w:numId="9" w16cid:durableId="491800567">
    <w:abstractNumId w:val="4"/>
  </w:num>
  <w:num w:numId="10" w16cid:durableId="41250273">
    <w:abstractNumId w:val="13"/>
  </w:num>
  <w:num w:numId="11" w16cid:durableId="412434433">
    <w:abstractNumId w:val="12"/>
  </w:num>
  <w:num w:numId="12" w16cid:durableId="1047484094">
    <w:abstractNumId w:val="2"/>
  </w:num>
  <w:num w:numId="13" w16cid:durableId="1381437739">
    <w:abstractNumId w:val="8"/>
  </w:num>
  <w:num w:numId="14" w16cid:durableId="1617639956">
    <w:abstractNumId w:val="2"/>
  </w:num>
  <w:num w:numId="15" w16cid:durableId="628123220">
    <w:abstractNumId w:val="1"/>
  </w:num>
  <w:num w:numId="16" w16cid:durableId="19554796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84A"/>
    <w:rsid w:val="00001CB4"/>
    <w:rsid w:val="00006EF7"/>
    <w:rsid w:val="00017955"/>
    <w:rsid w:val="000205C5"/>
    <w:rsid w:val="00024014"/>
    <w:rsid w:val="000248C6"/>
    <w:rsid w:val="00035BEC"/>
    <w:rsid w:val="0003712A"/>
    <w:rsid w:val="00043001"/>
    <w:rsid w:val="00045624"/>
    <w:rsid w:val="00050842"/>
    <w:rsid w:val="00050C92"/>
    <w:rsid w:val="00051593"/>
    <w:rsid w:val="00052BF8"/>
    <w:rsid w:val="00054202"/>
    <w:rsid w:val="00057116"/>
    <w:rsid w:val="0006769F"/>
    <w:rsid w:val="0007079E"/>
    <w:rsid w:val="0008775C"/>
    <w:rsid w:val="00090D80"/>
    <w:rsid w:val="000961D4"/>
    <w:rsid w:val="000A5972"/>
    <w:rsid w:val="000B1E24"/>
    <w:rsid w:val="000B61FD"/>
    <w:rsid w:val="000D2219"/>
    <w:rsid w:val="000D68F7"/>
    <w:rsid w:val="000D76DB"/>
    <w:rsid w:val="000E55AD"/>
    <w:rsid w:val="000F789F"/>
    <w:rsid w:val="00106877"/>
    <w:rsid w:val="00115821"/>
    <w:rsid w:val="001178D7"/>
    <w:rsid w:val="00117C40"/>
    <w:rsid w:val="00121EBB"/>
    <w:rsid w:val="00131BCE"/>
    <w:rsid w:val="001420DB"/>
    <w:rsid w:val="00153C3A"/>
    <w:rsid w:val="001571F1"/>
    <w:rsid w:val="00163544"/>
    <w:rsid w:val="001636B1"/>
    <w:rsid w:val="0017724F"/>
    <w:rsid w:val="0018510A"/>
    <w:rsid w:val="00197E3E"/>
    <w:rsid w:val="001A2292"/>
    <w:rsid w:val="001A4A0E"/>
    <w:rsid w:val="001B7628"/>
    <w:rsid w:val="001C010D"/>
    <w:rsid w:val="001C5603"/>
    <w:rsid w:val="001C5C86"/>
    <w:rsid w:val="001C7A1B"/>
    <w:rsid w:val="001D1449"/>
    <w:rsid w:val="001D5179"/>
    <w:rsid w:val="001D5734"/>
    <w:rsid w:val="001E3504"/>
    <w:rsid w:val="001E5C11"/>
    <w:rsid w:val="002000C2"/>
    <w:rsid w:val="00215733"/>
    <w:rsid w:val="00221D81"/>
    <w:rsid w:val="00223C85"/>
    <w:rsid w:val="00230262"/>
    <w:rsid w:val="00230478"/>
    <w:rsid w:val="00233C8A"/>
    <w:rsid w:val="00236652"/>
    <w:rsid w:val="00237EF9"/>
    <w:rsid w:val="00244320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74B15"/>
    <w:rsid w:val="003816BF"/>
    <w:rsid w:val="00390D79"/>
    <w:rsid w:val="00393AA5"/>
    <w:rsid w:val="00395C90"/>
    <w:rsid w:val="003A0238"/>
    <w:rsid w:val="003A1EB0"/>
    <w:rsid w:val="003B5767"/>
    <w:rsid w:val="003C1DAC"/>
    <w:rsid w:val="003C49B8"/>
    <w:rsid w:val="003C6CED"/>
    <w:rsid w:val="003C6DA6"/>
    <w:rsid w:val="003D32EA"/>
    <w:rsid w:val="003E3AD6"/>
    <w:rsid w:val="003E7242"/>
    <w:rsid w:val="003F02B5"/>
    <w:rsid w:val="003F268E"/>
    <w:rsid w:val="003F7B4C"/>
    <w:rsid w:val="003F7B56"/>
    <w:rsid w:val="003F7BEE"/>
    <w:rsid w:val="003F7E0C"/>
    <w:rsid w:val="00434F92"/>
    <w:rsid w:val="0043745F"/>
    <w:rsid w:val="0044029F"/>
    <w:rsid w:val="00442B01"/>
    <w:rsid w:val="0048267C"/>
    <w:rsid w:val="004876B9"/>
    <w:rsid w:val="00493A79"/>
    <w:rsid w:val="004940B0"/>
    <w:rsid w:val="004A3CF1"/>
    <w:rsid w:val="004A6444"/>
    <w:rsid w:val="004A6A60"/>
    <w:rsid w:val="004D67B0"/>
    <w:rsid w:val="004E0B81"/>
    <w:rsid w:val="00500276"/>
    <w:rsid w:val="00513951"/>
    <w:rsid w:val="005224C9"/>
    <w:rsid w:val="005225F4"/>
    <w:rsid w:val="005349DE"/>
    <w:rsid w:val="00537754"/>
    <w:rsid w:val="00545702"/>
    <w:rsid w:val="00547347"/>
    <w:rsid w:val="00553AE0"/>
    <w:rsid w:val="005573BB"/>
    <w:rsid w:val="00557B2E"/>
    <w:rsid w:val="00561267"/>
    <w:rsid w:val="00565025"/>
    <w:rsid w:val="00565096"/>
    <w:rsid w:val="00565201"/>
    <w:rsid w:val="00590087"/>
    <w:rsid w:val="00590FDD"/>
    <w:rsid w:val="00594A95"/>
    <w:rsid w:val="005A18A8"/>
    <w:rsid w:val="005B2F5F"/>
    <w:rsid w:val="005B4DD5"/>
    <w:rsid w:val="005C2CB5"/>
    <w:rsid w:val="005C4F58"/>
    <w:rsid w:val="005D1CBD"/>
    <w:rsid w:val="005D3FEC"/>
    <w:rsid w:val="005D44BE"/>
    <w:rsid w:val="005E134A"/>
    <w:rsid w:val="005E704B"/>
    <w:rsid w:val="005F77BC"/>
    <w:rsid w:val="00602506"/>
    <w:rsid w:val="00605343"/>
    <w:rsid w:val="00611EC4"/>
    <w:rsid w:val="0061256D"/>
    <w:rsid w:val="00620B3F"/>
    <w:rsid w:val="00623137"/>
    <w:rsid w:val="00625513"/>
    <w:rsid w:val="00632E33"/>
    <w:rsid w:val="00633307"/>
    <w:rsid w:val="00636570"/>
    <w:rsid w:val="006367CC"/>
    <w:rsid w:val="006418C6"/>
    <w:rsid w:val="006444C6"/>
    <w:rsid w:val="006453D7"/>
    <w:rsid w:val="00663608"/>
    <w:rsid w:val="00671BBB"/>
    <w:rsid w:val="00681645"/>
    <w:rsid w:val="00682237"/>
    <w:rsid w:val="00695BC1"/>
    <w:rsid w:val="006A11D7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5E4"/>
    <w:rsid w:val="00725D2D"/>
    <w:rsid w:val="00740B59"/>
    <w:rsid w:val="007410AA"/>
    <w:rsid w:val="0074295B"/>
    <w:rsid w:val="00746156"/>
    <w:rsid w:val="007508C2"/>
    <w:rsid w:val="00750B24"/>
    <w:rsid w:val="00750DA5"/>
    <w:rsid w:val="0075252A"/>
    <w:rsid w:val="007535FC"/>
    <w:rsid w:val="007553F6"/>
    <w:rsid w:val="00764B84"/>
    <w:rsid w:val="0078034D"/>
    <w:rsid w:val="00790BCC"/>
    <w:rsid w:val="00791F3D"/>
    <w:rsid w:val="00792E2F"/>
    <w:rsid w:val="007955F0"/>
    <w:rsid w:val="007974F5"/>
    <w:rsid w:val="007A3808"/>
    <w:rsid w:val="007A6D56"/>
    <w:rsid w:val="007A7CF7"/>
    <w:rsid w:val="007B0F49"/>
    <w:rsid w:val="007B517C"/>
    <w:rsid w:val="007C7E14"/>
    <w:rsid w:val="007D163F"/>
    <w:rsid w:val="007D4550"/>
    <w:rsid w:val="007F2337"/>
    <w:rsid w:val="007F7421"/>
    <w:rsid w:val="00800B8F"/>
    <w:rsid w:val="00813FD5"/>
    <w:rsid w:val="008239D0"/>
    <w:rsid w:val="00833CB3"/>
    <w:rsid w:val="0084161E"/>
    <w:rsid w:val="008454D9"/>
    <w:rsid w:val="00871A55"/>
    <w:rsid w:val="0088222A"/>
    <w:rsid w:val="008830E8"/>
    <w:rsid w:val="0088389C"/>
    <w:rsid w:val="00895FDB"/>
    <w:rsid w:val="008A76FD"/>
    <w:rsid w:val="008B4CE3"/>
    <w:rsid w:val="008C537F"/>
    <w:rsid w:val="008D2D6E"/>
    <w:rsid w:val="008D5A9F"/>
    <w:rsid w:val="008D658B"/>
    <w:rsid w:val="008F5E25"/>
    <w:rsid w:val="008F784E"/>
    <w:rsid w:val="0090459F"/>
    <w:rsid w:val="009142E8"/>
    <w:rsid w:val="00927BAF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3BC4"/>
    <w:rsid w:val="009A44F3"/>
    <w:rsid w:val="009A5F24"/>
    <w:rsid w:val="009B46E1"/>
    <w:rsid w:val="009B4ECE"/>
    <w:rsid w:val="009B4ED6"/>
    <w:rsid w:val="009B5E2B"/>
    <w:rsid w:val="009B65BC"/>
    <w:rsid w:val="00A00271"/>
    <w:rsid w:val="00A1027E"/>
    <w:rsid w:val="00A10539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574"/>
    <w:rsid w:val="00A52784"/>
    <w:rsid w:val="00A6226A"/>
    <w:rsid w:val="00A646AC"/>
    <w:rsid w:val="00A70E1E"/>
    <w:rsid w:val="00A7455A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221A"/>
    <w:rsid w:val="00B3015C"/>
    <w:rsid w:val="00B50117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6894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61D0"/>
    <w:rsid w:val="00C56B23"/>
    <w:rsid w:val="00C57C50"/>
    <w:rsid w:val="00C61365"/>
    <w:rsid w:val="00C6654D"/>
    <w:rsid w:val="00C67AF9"/>
    <w:rsid w:val="00C715CA"/>
    <w:rsid w:val="00C715D7"/>
    <w:rsid w:val="00C852FF"/>
    <w:rsid w:val="00C87D17"/>
    <w:rsid w:val="00C93D67"/>
    <w:rsid w:val="00C9514F"/>
    <w:rsid w:val="00C96D4A"/>
    <w:rsid w:val="00CA3366"/>
    <w:rsid w:val="00CA6AE6"/>
    <w:rsid w:val="00CA73CC"/>
    <w:rsid w:val="00CD02D8"/>
    <w:rsid w:val="00CD563C"/>
    <w:rsid w:val="00CD7B5F"/>
    <w:rsid w:val="00CE2B99"/>
    <w:rsid w:val="00CE6550"/>
    <w:rsid w:val="00CE69A7"/>
    <w:rsid w:val="00CE6C1D"/>
    <w:rsid w:val="00CF0EB8"/>
    <w:rsid w:val="00CF4B3E"/>
    <w:rsid w:val="00CF693D"/>
    <w:rsid w:val="00D00B57"/>
    <w:rsid w:val="00D21F6D"/>
    <w:rsid w:val="00D34A1C"/>
    <w:rsid w:val="00D3665E"/>
    <w:rsid w:val="00D45778"/>
    <w:rsid w:val="00D47B7D"/>
    <w:rsid w:val="00D519B7"/>
    <w:rsid w:val="00D771BB"/>
    <w:rsid w:val="00D77416"/>
    <w:rsid w:val="00D85BAE"/>
    <w:rsid w:val="00D924AD"/>
    <w:rsid w:val="00DA0FA2"/>
    <w:rsid w:val="00DA6733"/>
    <w:rsid w:val="00DA74F3"/>
    <w:rsid w:val="00DC4F4C"/>
    <w:rsid w:val="00DD61CF"/>
    <w:rsid w:val="00DE45DA"/>
    <w:rsid w:val="00DE7BBF"/>
    <w:rsid w:val="00DE7DC7"/>
    <w:rsid w:val="00DF2C29"/>
    <w:rsid w:val="00DF6C74"/>
    <w:rsid w:val="00E033E0"/>
    <w:rsid w:val="00E13CB2"/>
    <w:rsid w:val="00E14503"/>
    <w:rsid w:val="00E2244E"/>
    <w:rsid w:val="00E43A4B"/>
    <w:rsid w:val="00E57758"/>
    <w:rsid w:val="00E65C8B"/>
    <w:rsid w:val="00E86103"/>
    <w:rsid w:val="00E90B85"/>
    <w:rsid w:val="00E930B6"/>
    <w:rsid w:val="00EB3F00"/>
    <w:rsid w:val="00EC14B7"/>
    <w:rsid w:val="00EC4E9A"/>
    <w:rsid w:val="00EC708E"/>
    <w:rsid w:val="00EC7E06"/>
    <w:rsid w:val="00ED37C9"/>
    <w:rsid w:val="00EE2745"/>
    <w:rsid w:val="00EE77FF"/>
    <w:rsid w:val="00EF5046"/>
    <w:rsid w:val="00F06CA1"/>
    <w:rsid w:val="00F10636"/>
    <w:rsid w:val="00F10BBE"/>
    <w:rsid w:val="00F16296"/>
    <w:rsid w:val="00F216D9"/>
    <w:rsid w:val="00F21722"/>
    <w:rsid w:val="00F23255"/>
    <w:rsid w:val="00F235E2"/>
    <w:rsid w:val="00F30701"/>
    <w:rsid w:val="00F4338D"/>
    <w:rsid w:val="00F43733"/>
    <w:rsid w:val="00F437BE"/>
    <w:rsid w:val="00F43C8A"/>
    <w:rsid w:val="00F43E96"/>
    <w:rsid w:val="00F440D3"/>
    <w:rsid w:val="00F44CA3"/>
    <w:rsid w:val="00F66144"/>
    <w:rsid w:val="00F6786E"/>
    <w:rsid w:val="00F8600D"/>
    <w:rsid w:val="00F86569"/>
    <w:rsid w:val="00F90A2D"/>
    <w:rsid w:val="00F91440"/>
    <w:rsid w:val="00F921F1"/>
    <w:rsid w:val="00F966D4"/>
    <w:rsid w:val="00FA0770"/>
    <w:rsid w:val="00FA4C27"/>
    <w:rsid w:val="00FB13B4"/>
    <w:rsid w:val="00FB2BAF"/>
    <w:rsid w:val="00FC0804"/>
    <w:rsid w:val="00FC1C7F"/>
    <w:rsid w:val="00FC2CCB"/>
    <w:rsid w:val="00FC3B6D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09701A"/>
  <w15:chartTrackingRefBased/>
  <w15:docId w15:val="{F7594091-791C-4002-8AA1-68445C5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F16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162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62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62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62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6296"/>
    <w:pPr>
      <w:outlineLvl w:val="5"/>
    </w:pPr>
  </w:style>
  <w:style w:type="paragraph" w:styleId="Heading7">
    <w:name w:val="heading 7"/>
    <w:basedOn w:val="H6"/>
    <w:next w:val="Normal"/>
    <w:qFormat/>
    <w:rsid w:val="00F16296"/>
    <w:pPr>
      <w:outlineLvl w:val="6"/>
    </w:pPr>
  </w:style>
  <w:style w:type="paragraph" w:styleId="Heading8">
    <w:name w:val="heading 8"/>
    <w:basedOn w:val="Heading1"/>
    <w:next w:val="Normal"/>
    <w:qFormat/>
    <w:rsid w:val="00F162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2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F1629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16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F1629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162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2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F162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16296"/>
    <w:pPr>
      <w:ind w:left="1701" w:hanging="1701"/>
    </w:pPr>
  </w:style>
  <w:style w:type="paragraph" w:styleId="TOC4">
    <w:name w:val="toc 4"/>
    <w:basedOn w:val="TOC3"/>
    <w:semiHidden/>
    <w:rsid w:val="00F16296"/>
    <w:pPr>
      <w:ind w:left="1418" w:hanging="1418"/>
    </w:pPr>
  </w:style>
  <w:style w:type="paragraph" w:styleId="TOC3">
    <w:name w:val="toc 3"/>
    <w:basedOn w:val="TOC2"/>
    <w:semiHidden/>
    <w:rsid w:val="00F16296"/>
    <w:pPr>
      <w:ind w:left="1134" w:hanging="1134"/>
    </w:pPr>
  </w:style>
  <w:style w:type="paragraph" w:styleId="TOC2">
    <w:name w:val="toc 2"/>
    <w:basedOn w:val="TOC1"/>
    <w:semiHidden/>
    <w:rsid w:val="00F162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296"/>
    <w:pPr>
      <w:ind w:left="284"/>
    </w:pPr>
  </w:style>
  <w:style w:type="paragraph" w:styleId="Index1">
    <w:name w:val="index 1"/>
    <w:basedOn w:val="Normal"/>
    <w:semiHidden/>
    <w:rsid w:val="00F16296"/>
    <w:pPr>
      <w:keepLines/>
      <w:spacing w:after="0"/>
    </w:pPr>
  </w:style>
  <w:style w:type="paragraph" w:customStyle="1" w:styleId="ZH">
    <w:name w:val="ZH"/>
    <w:rsid w:val="00F162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16296"/>
    <w:pPr>
      <w:outlineLvl w:val="9"/>
    </w:pPr>
  </w:style>
  <w:style w:type="paragraph" w:styleId="ListNumber2">
    <w:name w:val="List Number 2"/>
    <w:basedOn w:val="ListNumber"/>
    <w:rsid w:val="00F16296"/>
    <w:pPr>
      <w:ind w:left="851"/>
    </w:pPr>
  </w:style>
  <w:style w:type="character" w:styleId="FootnoteReference">
    <w:name w:val="footnote reference"/>
    <w:rsid w:val="00F162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62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F16296"/>
    <w:pPr>
      <w:jc w:val="center"/>
    </w:pPr>
  </w:style>
  <w:style w:type="paragraph" w:customStyle="1" w:styleId="TF">
    <w:name w:val="TF"/>
    <w:basedOn w:val="TH"/>
    <w:rsid w:val="00F16296"/>
    <w:pPr>
      <w:keepNext w:val="0"/>
      <w:spacing w:before="0" w:after="240"/>
    </w:pPr>
  </w:style>
  <w:style w:type="paragraph" w:customStyle="1" w:styleId="NO">
    <w:name w:val="NO"/>
    <w:basedOn w:val="Normal"/>
    <w:rsid w:val="00F16296"/>
    <w:pPr>
      <w:keepLines/>
      <w:ind w:left="1135" w:hanging="851"/>
    </w:pPr>
  </w:style>
  <w:style w:type="paragraph" w:styleId="TOC9">
    <w:name w:val="toc 9"/>
    <w:basedOn w:val="TOC8"/>
    <w:semiHidden/>
    <w:rsid w:val="00F16296"/>
    <w:pPr>
      <w:ind w:left="1418" w:hanging="1418"/>
    </w:pPr>
  </w:style>
  <w:style w:type="paragraph" w:customStyle="1" w:styleId="EX">
    <w:name w:val="EX"/>
    <w:basedOn w:val="Normal"/>
    <w:rsid w:val="00F16296"/>
    <w:pPr>
      <w:keepLines/>
      <w:ind w:left="1702" w:hanging="1418"/>
    </w:pPr>
  </w:style>
  <w:style w:type="paragraph" w:customStyle="1" w:styleId="FP">
    <w:name w:val="FP"/>
    <w:basedOn w:val="Normal"/>
    <w:rsid w:val="00F16296"/>
    <w:pPr>
      <w:spacing w:after="0"/>
    </w:pPr>
  </w:style>
  <w:style w:type="paragraph" w:customStyle="1" w:styleId="LD">
    <w:name w:val="LD"/>
    <w:rsid w:val="00F162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16296"/>
    <w:pPr>
      <w:spacing w:after="0"/>
    </w:pPr>
  </w:style>
  <w:style w:type="paragraph" w:customStyle="1" w:styleId="EW">
    <w:name w:val="EW"/>
    <w:basedOn w:val="EX"/>
    <w:rsid w:val="00F16296"/>
    <w:pPr>
      <w:spacing w:after="0"/>
    </w:pPr>
  </w:style>
  <w:style w:type="paragraph" w:styleId="TOC6">
    <w:name w:val="toc 6"/>
    <w:basedOn w:val="TOC5"/>
    <w:next w:val="Normal"/>
    <w:semiHidden/>
    <w:rsid w:val="00F16296"/>
    <w:pPr>
      <w:ind w:left="1985" w:hanging="1985"/>
    </w:pPr>
  </w:style>
  <w:style w:type="paragraph" w:styleId="TOC7">
    <w:name w:val="toc 7"/>
    <w:basedOn w:val="TOC6"/>
    <w:next w:val="Normal"/>
    <w:semiHidden/>
    <w:rsid w:val="00F16296"/>
    <w:pPr>
      <w:ind w:left="2268" w:hanging="2268"/>
    </w:pPr>
  </w:style>
  <w:style w:type="paragraph" w:styleId="ListBullet2">
    <w:name w:val="List Bullet 2"/>
    <w:basedOn w:val="ListBullet"/>
    <w:rsid w:val="00F16296"/>
    <w:pPr>
      <w:ind w:left="851"/>
    </w:pPr>
  </w:style>
  <w:style w:type="paragraph" w:styleId="ListBullet3">
    <w:name w:val="List Bullet 3"/>
    <w:basedOn w:val="ListBullet2"/>
    <w:rsid w:val="00F16296"/>
    <w:pPr>
      <w:ind w:left="1135"/>
    </w:pPr>
  </w:style>
  <w:style w:type="paragraph" w:styleId="ListNumber">
    <w:name w:val="List Number"/>
    <w:basedOn w:val="List"/>
    <w:rsid w:val="00F16296"/>
  </w:style>
  <w:style w:type="paragraph" w:customStyle="1" w:styleId="EQ">
    <w:name w:val="EQ"/>
    <w:basedOn w:val="Normal"/>
    <w:next w:val="Normal"/>
    <w:rsid w:val="00F162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162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2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2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F16296"/>
    <w:pPr>
      <w:jc w:val="right"/>
    </w:pPr>
  </w:style>
  <w:style w:type="paragraph" w:customStyle="1" w:styleId="H6">
    <w:name w:val="H6"/>
    <w:basedOn w:val="Heading5"/>
    <w:next w:val="Normal"/>
    <w:rsid w:val="00F162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296"/>
    <w:pPr>
      <w:ind w:left="851" w:hanging="851"/>
    </w:pPr>
  </w:style>
  <w:style w:type="paragraph" w:customStyle="1" w:styleId="ZA">
    <w:name w:val="ZA"/>
    <w:rsid w:val="00F162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162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162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162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16296"/>
    <w:pPr>
      <w:framePr w:wrap="notBeside" w:y="16161"/>
    </w:pPr>
  </w:style>
  <w:style w:type="character" w:customStyle="1" w:styleId="ZGSM">
    <w:name w:val="ZGSM"/>
    <w:rsid w:val="00F16296"/>
  </w:style>
  <w:style w:type="paragraph" w:styleId="List2">
    <w:name w:val="List 2"/>
    <w:basedOn w:val="List"/>
    <w:rsid w:val="00F16296"/>
    <w:pPr>
      <w:ind w:left="851"/>
    </w:pPr>
  </w:style>
  <w:style w:type="paragraph" w:customStyle="1" w:styleId="ZG">
    <w:name w:val="ZG"/>
    <w:rsid w:val="00F162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16296"/>
    <w:pPr>
      <w:ind w:left="1135"/>
    </w:pPr>
  </w:style>
  <w:style w:type="paragraph" w:styleId="List4">
    <w:name w:val="List 4"/>
    <w:basedOn w:val="List3"/>
    <w:rsid w:val="00F16296"/>
    <w:pPr>
      <w:ind w:left="1418"/>
    </w:pPr>
  </w:style>
  <w:style w:type="paragraph" w:styleId="List5">
    <w:name w:val="List 5"/>
    <w:basedOn w:val="List4"/>
    <w:rsid w:val="00F16296"/>
    <w:pPr>
      <w:ind w:left="1702"/>
    </w:pPr>
  </w:style>
  <w:style w:type="paragraph" w:customStyle="1" w:styleId="EditorsNote">
    <w:name w:val="Editor's Note"/>
    <w:basedOn w:val="NO"/>
    <w:rsid w:val="00F16296"/>
    <w:rPr>
      <w:color w:val="FF0000"/>
    </w:rPr>
  </w:style>
  <w:style w:type="paragraph" w:styleId="List">
    <w:name w:val="List"/>
    <w:basedOn w:val="Normal"/>
    <w:rsid w:val="00F16296"/>
    <w:pPr>
      <w:ind w:left="568" w:hanging="284"/>
    </w:pPr>
  </w:style>
  <w:style w:type="paragraph" w:styleId="ListBullet">
    <w:name w:val="List Bullet"/>
    <w:basedOn w:val="List"/>
    <w:rsid w:val="00F16296"/>
  </w:style>
  <w:style w:type="paragraph" w:styleId="ListBullet4">
    <w:name w:val="List Bullet 4"/>
    <w:basedOn w:val="ListBullet3"/>
    <w:rsid w:val="00F16296"/>
    <w:pPr>
      <w:ind w:left="1418"/>
    </w:pPr>
  </w:style>
  <w:style w:type="paragraph" w:styleId="ListBullet5">
    <w:name w:val="List Bullet 5"/>
    <w:basedOn w:val="ListBullet4"/>
    <w:rsid w:val="00F16296"/>
    <w:pPr>
      <w:ind w:left="1702"/>
    </w:pPr>
  </w:style>
  <w:style w:type="paragraph" w:customStyle="1" w:styleId="B1">
    <w:name w:val="B1"/>
    <w:basedOn w:val="List"/>
    <w:rsid w:val="00F16296"/>
  </w:style>
  <w:style w:type="paragraph" w:customStyle="1" w:styleId="B2">
    <w:name w:val="B2"/>
    <w:basedOn w:val="List2"/>
    <w:rsid w:val="00F16296"/>
  </w:style>
  <w:style w:type="paragraph" w:customStyle="1" w:styleId="B3">
    <w:name w:val="B3"/>
    <w:basedOn w:val="List3"/>
    <w:rsid w:val="00F16296"/>
  </w:style>
  <w:style w:type="paragraph" w:customStyle="1" w:styleId="B4">
    <w:name w:val="B4"/>
    <w:basedOn w:val="List4"/>
    <w:rsid w:val="00F16296"/>
  </w:style>
  <w:style w:type="paragraph" w:customStyle="1" w:styleId="B5">
    <w:name w:val="B5"/>
    <w:basedOn w:val="List5"/>
    <w:rsid w:val="00F16296"/>
  </w:style>
  <w:style w:type="paragraph" w:styleId="Footer">
    <w:name w:val="footer"/>
    <w:basedOn w:val="Header"/>
    <w:rsid w:val="00F16296"/>
    <w:pPr>
      <w:jc w:val="center"/>
    </w:pPr>
    <w:rPr>
      <w:i/>
    </w:rPr>
  </w:style>
  <w:style w:type="paragraph" w:customStyle="1" w:styleId="ZTD">
    <w:name w:val="ZTD"/>
    <w:basedOn w:val="ZB"/>
    <w:rsid w:val="00F1629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sz w:val="16"/>
      <w:lang w:val="en-GB" w:eastAsia="en-US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9B65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B6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B65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B65BC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8F78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sacom.com/paper/gsa-apt700-global-status-regulatory-deployments-de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2094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13784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Mansoor Shafi</cp:lastModifiedBy>
  <cp:revision>2</cp:revision>
  <cp:lastPrinted>2000-02-28T22:31:00Z</cp:lastPrinted>
  <dcterms:created xsi:type="dcterms:W3CDTF">2022-05-29T04:35:00Z</dcterms:created>
  <dcterms:modified xsi:type="dcterms:W3CDTF">2022-05-29T04:35:00Z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1653468437</vt:lpwstr>
  </property>
</Properties>
</file>